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3762F739"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1D4C5C">
              <w:rPr>
                <w:noProof w:val="0"/>
              </w:rPr>
              <w:t>2.0</w:t>
            </w:r>
            <w:r w:rsidR="00631C8C" w:rsidRPr="008227B8">
              <w:rPr>
                <w:noProof w:val="0"/>
              </w:rPr>
              <w:t>.0</w:t>
            </w:r>
            <w:r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74440A" w:rsidRPr="008227B8">
              <w:rPr>
                <w:noProof w:val="0"/>
                <w:sz w:val="32"/>
                <w:shd w:val="clear" w:color="auto" w:fill="FFFFFF" w:themeFill="background1"/>
              </w:rPr>
              <w:t>4</w:t>
            </w:r>
            <w:r w:rsidR="00631C8C" w:rsidRPr="008227B8">
              <w:rPr>
                <w:noProof w:val="0"/>
                <w:sz w:val="32"/>
                <w:shd w:val="clear" w:color="auto" w:fill="FFFFFF" w:themeFill="background1"/>
              </w:rPr>
              <w:t>-</w:t>
            </w:r>
            <w:r w:rsidR="0074440A" w:rsidRPr="008227B8">
              <w:rPr>
                <w:noProof w:val="0"/>
                <w:sz w:val="32"/>
                <w:shd w:val="clear" w:color="auto" w:fill="FFFFFF" w:themeFill="background1"/>
              </w:rPr>
              <w:t>0</w:t>
            </w:r>
            <w:bookmarkEnd w:id="3"/>
            <w:r w:rsidR="001D4C5C">
              <w:rPr>
                <w:noProof w:val="0"/>
                <w:sz w:val="32"/>
                <w:shd w:val="clear" w:color="auto" w:fill="FFFFFF" w:themeFill="background1"/>
              </w:rPr>
              <w:t>3</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0BBAA180"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650 Route des Lucioles - Sophia Antipolis</w:t>
            </w:r>
          </w:p>
          <w:p w14:paraId="7A890E1F"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73A9A47" w:rsidR="00E16509" w:rsidRPr="008227B8" w:rsidRDefault="00E16509" w:rsidP="00133525">
            <w:pPr>
              <w:pStyle w:val="FP"/>
              <w:jc w:val="center"/>
              <w:rPr>
                <w:sz w:val="18"/>
              </w:rPr>
            </w:pPr>
            <w:r w:rsidRPr="008227B8">
              <w:rPr>
                <w:sz w:val="18"/>
              </w:rPr>
              <w:t xml:space="preserve">© </w:t>
            </w:r>
            <w:r w:rsidR="00184F9F" w:rsidRPr="008227B8">
              <w:rPr>
                <w:sz w:val="18"/>
              </w:rPr>
              <w:t>202</w:t>
            </w:r>
            <w:r w:rsidR="00184F9F">
              <w:rPr>
                <w:sz w:val="18"/>
              </w:rPr>
              <w:t>4</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799F6FCD" w14:textId="18D97129" w:rsidR="00184F9F" w:rsidRDefault="00184F9F" w:rsidP="00184F9F">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_Toc158642612 \h </w:instrText>
      </w:r>
      <w:r>
        <w:fldChar w:fldCharType="separate"/>
      </w:r>
      <w:r>
        <w:t>5</w:t>
      </w:r>
      <w:r>
        <w:fldChar w:fldCharType="end"/>
      </w:r>
    </w:p>
    <w:p w14:paraId="74910095" w14:textId="6310676B" w:rsidR="00184F9F" w:rsidRDefault="00184F9F" w:rsidP="00184F9F">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_Toc158642613 \h </w:instrText>
      </w:r>
      <w:r>
        <w:fldChar w:fldCharType="separate"/>
      </w:r>
      <w:r>
        <w:t>7</w:t>
      </w:r>
      <w:r>
        <w:fldChar w:fldCharType="end"/>
      </w:r>
    </w:p>
    <w:p w14:paraId="79D050BB" w14:textId="36FCA8DA" w:rsidR="00184F9F" w:rsidRDefault="00184F9F" w:rsidP="00184F9F">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_Toc158642614 \h </w:instrText>
      </w:r>
      <w:r>
        <w:fldChar w:fldCharType="separate"/>
      </w:r>
      <w:r>
        <w:t>7</w:t>
      </w:r>
      <w:r>
        <w:fldChar w:fldCharType="end"/>
      </w:r>
    </w:p>
    <w:p w14:paraId="47B618D5" w14:textId="34A1BD18" w:rsidR="00184F9F" w:rsidRDefault="00184F9F" w:rsidP="00184F9F">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_Toc158642615 \h </w:instrText>
      </w:r>
      <w:r>
        <w:fldChar w:fldCharType="separate"/>
      </w:r>
      <w:r>
        <w:t>8</w:t>
      </w:r>
      <w:r>
        <w:fldChar w:fldCharType="end"/>
      </w:r>
    </w:p>
    <w:p w14:paraId="2FE389CF" w14:textId="3FBE79E1"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_Toc158642616 \h </w:instrText>
      </w:r>
      <w:r>
        <w:fldChar w:fldCharType="separate"/>
      </w:r>
      <w:r>
        <w:t>8</w:t>
      </w:r>
      <w:r>
        <w:fldChar w:fldCharType="end"/>
      </w:r>
    </w:p>
    <w:p w14:paraId="472A894A" w14:textId="25267FB5"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_Toc158642617 \h </w:instrText>
      </w:r>
      <w:r>
        <w:fldChar w:fldCharType="separate"/>
      </w:r>
      <w:r>
        <w:t>8</w:t>
      </w:r>
      <w:r>
        <w:fldChar w:fldCharType="end"/>
      </w:r>
    </w:p>
    <w:p w14:paraId="45E1B379" w14:textId="036E6A4B"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_Toc158642618 \h </w:instrText>
      </w:r>
      <w:r>
        <w:fldChar w:fldCharType="separate"/>
      </w:r>
      <w:r>
        <w:t>8</w:t>
      </w:r>
      <w:r>
        <w:fldChar w:fldCharType="end"/>
      </w:r>
    </w:p>
    <w:p w14:paraId="7EAF0FC1" w14:textId="6A33A279" w:rsidR="00184F9F" w:rsidRDefault="00184F9F" w:rsidP="00184F9F">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r>
      <w:r>
        <w:instrText xml:space="preserve"> PAGEREF _Toc158642619 \h </w:instrText>
      </w:r>
      <w:r>
        <w:fldChar w:fldCharType="separate"/>
      </w:r>
      <w:r>
        <w:t>8</w:t>
      </w:r>
      <w:r>
        <w:fldChar w:fldCharType="end"/>
      </w:r>
    </w:p>
    <w:p w14:paraId="1CFC6769" w14:textId="217B0BBD" w:rsidR="00184F9F" w:rsidRDefault="00184F9F" w:rsidP="00184F9F">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r>
      <w:r>
        <w:instrText xml:space="preserve"> PAGEREF _Toc158642620 \h </w:instrText>
      </w:r>
      <w:r>
        <w:fldChar w:fldCharType="separate"/>
      </w:r>
      <w:r>
        <w:t>9</w:t>
      </w:r>
      <w:r>
        <w:fldChar w:fldCharType="end"/>
      </w:r>
    </w:p>
    <w:p w14:paraId="1A17EA35" w14:textId="4D004BAE" w:rsidR="00184F9F" w:rsidRDefault="00184F9F" w:rsidP="00184F9F">
      <w:pPr>
        <w:pStyle w:val="TOC1"/>
        <w:rPr>
          <w:rFonts w:asciiTheme="minorHAnsi" w:eastAsiaTheme="minorEastAsia" w:hAnsiTheme="minorHAnsi" w:cstheme="minorBidi"/>
          <w:kern w:val="2"/>
          <w:szCs w:val="22"/>
          <w:lang w:eastAsia="en-GB"/>
          <w14:ligatures w14:val="standardContextual"/>
        </w:rPr>
      </w:pPr>
      <w:r>
        <w:t>6</w:t>
      </w:r>
      <w:r>
        <w:tab/>
        <w:t>Solution description</w:t>
      </w:r>
      <w:r>
        <w:tab/>
      </w:r>
      <w:r>
        <w:fldChar w:fldCharType="begin"/>
      </w:r>
      <w:r>
        <w:instrText xml:space="preserve"> PAGEREF _Toc158642621 \h </w:instrText>
      </w:r>
      <w:r>
        <w:fldChar w:fldCharType="separate"/>
      </w:r>
      <w:r>
        <w:t>10</w:t>
      </w:r>
      <w:r>
        <w:fldChar w:fldCharType="end"/>
      </w:r>
    </w:p>
    <w:p w14:paraId="2280BC89" w14:textId="5B2FA39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w:t>
      </w:r>
      <w:r>
        <w:tab/>
        <w:t>Solution components</w:t>
      </w:r>
      <w:r>
        <w:tab/>
      </w:r>
      <w:r>
        <w:fldChar w:fldCharType="begin"/>
      </w:r>
      <w:r>
        <w:instrText xml:space="preserve"> PAGEREF _Toc158642622 \h </w:instrText>
      </w:r>
      <w:r>
        <w:fldChar w:fldCharType="separate"/>
      </w:r>
      <w:r>
        <w:t>10</w:t>
      </w:r>
      <w:r>
        <w:fldChar w:fldCharType="end"/>
      </w:r>
    </w:p>
    <w:p w14:paraId="3FCD9FF9" w14:textId="06CA743B"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6.2</w:t>
      </w:r>
      <w:r>
        <w:tab/>
        <w:t>Model driven approach</w:t>
      </w:r>
      <w:r>
        <w:tab/>
      </w:r>
      <w:r>
        <w:fldChar w:fldCharType="begin"/>
      </w:r>
      <w:r>
        <w:instrText xml:space="preserve"> PAGEREF _Toc158642623 \h </w:instrText>
      </w:r>
      <w:r>
        <w:fldChar w:fldCharType="separate"/>
      </w:r>
      <w:r>
        <w:t>11</w:t>
      </w:r>
      <w:r>
        <w:fldChar w:fldCharType="end"/>
      </w:r>
    </w:p>
    <w:p w14:paraId="4E7EE2E1" w14:textId="2A0E246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6.3</w:t>
      </w:r>
      <w:r>
        <w:tab/>
        <w:t>Alarm records</w:t>
      </w:r>
      <w:r>
        <w:tab/>
      </w:r>
      <w:r>
        <w:fldChar w:fldCharType="begin"/>
      </w:r>
      <w:r>
        <w:instrText xml:space="preserve"> PAGEREF _Toc158642624 \h </w:instrText>
      </w:r>
      <w:r>
        <w:fldChar w:fldCharType="separate"/>
      </w:r>
      <w:r>
        <w:t>11</w:t>
      </w:r>
      <w:r>
        <w:fldChar w:fldCharType="end"/>
      </w:r>
    </w:p>
    <w:p w14:paraId="74D2C041" w14:textId="52C846F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6.4</w:t>
      </w:r>
      <w:r>
        <w:tab/>
        <w:t>Alarm identification</w:t>
      </w:r>
      <w:r>
        <w:tab/>
      </w:r>
      <w:r>
        <w:fldChar w:fldCharType="begin"/>
      </w:r>
      <w:r>
        <w:instrText xml:space="preserve"> PAGEREF _Toc158642625 \h </w:instrText>
      </w:r>
      <w:r>
        <w:fldChar w:fldCharType="separate"/>
      </w:r>
      <w:r>
        <w:t>12</w:t>
      </w:r>
      <w:r>
        <w:fldChar w:fldCharType="end"/>
      </w:r>
    </w:p>
    <w:p w14:paraId="54267ABE" w14:textId="670C2A47"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6.5</w:t>
      </w:r>
      <w:r>
        <w:tab/>
        <w:t>Alarm lists</w:t>
      </w:r>
      <w:r>
        <w:tab/>
      </w:r>
      <w:r>
        <w:fldChar w:fldCharType="begin"/>
      </w:r>
      <w:r>
        <w:instrText xml:space="preserve"> PAGEREF _Toc158642626 \h </w:instrText>
      </w:r>
      <w:r>
        <w:fldChar w:fldCharType="separate"/>
      </w:r>
      <w:r>
        <w:t>12</w:t>
      </w:r>
      <w:r>
        <w:fldChar w:fldCharType="end"/>
      </w:r>
    </w:p>
    <w:p w14:paraId="633FB20C" w14:textId="762AEC15"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6.6</w:t>
      </w:r>
      <w:r>
        <w:tab/>
        <w:t>Retrieving alarm records by MnS consumers</w:t>
      </w:r>
      <w:r>
        <w:tab/>
      </w:r>
      <w:r>
        <w:fldChar w:fldCharType="begin"/>
      </w:r>
      <w:r>
        <w:instrText xml:space="preserve"> PAGEREF _Toc158642627 \h </w:instrText>
      </w:r>
      <w:r>
        <w:fldChar w:fldCharType="separate"/>
      </w:r>
      <w:r>
        <w:t>12</w:t>
      </w:r>
      <w:r>
        <w:fldChar w:fldCharType="end"/>
      </w:r>
    </w:p>
    <w:p w14:paraId="1D9E6D33" w14:textId="2FBF6C11"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6.7</w:t>
      </w:r>
      <w:r w:rsidRPr="00362901">
        <w:rPr>
          <w:rFonts w:eastAsia="SimSun"/>
          <w:lang w:eastAsia="zh-CN"/>
        </w:rPr>
        <w:tab/>
        <w:t>Acknowledging alarms</w:t>
      </w:r>
      <w:r>
        <w:t xml:space="preserve"> by MnS consumers</w:t>
      </w:r>
      <w:r>
        <w:tab/>
      </w:r>
      <w:r>
        <w:fldChar w:fldCharType="begin"/>
      </w:r>
      <w:r>
        <w:instrText xml:space="preserve"> PAGEREF _Toc158642628 \h </w:instrText>
      </w:r>
      <w:r>
        <w:fldChar w:fldCharType="separate"/>
      </w:r>
      <w:r>
        <w:t>12</w:t>
      </w:r>
      <w:r>
        <w:fldChar w:fldCharType="end"/>
      </w:r>
    </w:p>
    <w:p w14:paraId="61CFF426" w14:textId="0F961EBD"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6.8</w:t>
      </w:r>
      <w:r>
        <w:tab/>
        <w:t>Clearing alarms by MnS consumers</w:t>
      </w:r>
      <w:r>
        <w:tab/>
      </w:r>
      <w:r>
        <w:fldChar w:fldCharType="begin"/>
      </w:r>
      <w:r>
        <w:instrText xml:space="preserve"> PAGEREF _Toc158642629 \h </w:instrText>
      </w:r>
      <w:r>
        <w:fldChar w:fldCharType="separate"/>
      </w:r>
      <w:r>
        <w:t>13</w:t>
      </w:r>
      <w:r>
        <w:fldChar w:fldCharType="end"/>
      </w:r>
    </w:p>
    <w:p w14:paraId="01D63F9C" w14:textId="5DADB9E6"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6.9</w:t>
      </w:r>
      <w:r>
        <w:tab/>
        <w:t>Commenting alarms by MnS consumers</w:t>
      </w:r>
      <w:r>
        <w:tab/>
      </w:r>
      <w:r>
        <w:fldChar w:fldCharType="begin"/>
      </w:r>
      <w:r>
        <w:instrText xml:space="preserve"> PAGEREF _Toc158642630 \h </w:instrText>
      </w:r>
      <w:r>
        <w:fldChar w:fldCharType="separate"/>
      </w:r>
      <w:r>
        <w:t>13</w:t>
      </w:r>
      <w:r>
        <w:fldChar w:fldCharType="end"/>
      </w:r>
    </w:p>
    <w:p w14:paraId="1352E312" w14:textId="5F1E6F3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6.10</w:t>
      </w:r>
      <w:r>
        <w:tab/>
        <w:t>Alarm correlation</w:t>
      </w:r>
      <w:r>
        <w:tab/>
      </w:r>
      <w:r>
        <w:fldChar w:fldCharType="begin"/>
      </w:r>
      <w:r>
        <w:instrText xml:space="preserve"> PAGEREF _Toc158642631 \h </w:instrText>
      </w:r>
      <w:r>
        <w:fldChar w:fldCharType="separate"/>
      </w:r>
      <w:r>
        <w:t>13</w:t>
      </w:r>
      <w:r>
        <w:fldChar w:fldCharType="end"/>
      </w:r>
    </w:p>
    <w:p w14:paraId="6DDDE123" w14:textId="03AAE7E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6.11</w:t>
      </w:r>
      <w:r>
        <w:tab/>
        <w:t>Reliability of alarm lists</w:t>
      </w:r>
      <w:r>
        <w:tab/>
      </w:r>
      <w:r>
        <w:fldChar w:fldCharType="begin"/>
      </w:r>
      <w:r>
        <w:instrText xml:space="preserve"> PAGEREF _Toc158642632 \h </w:instrText>
      </w:r>
      <w:r>
        <w:fldChar w:fldCharType="separate"/>
      </w:r>
      <w:r>
        <w:t>13</w:t>
      </w:r>
      <w:r>
        <w:fldChar w:fldCharType="end"/>
      </w:r>
    </w:p>
    <w:p w14:paraId="7412E403" w14:textId="289DA65F"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6.12</w:t>
      </w:r>
      <w:r>
        <w:tab/>
        <w:t>Alarm notifications</w:t>
      </w:r>
      <w:r>
        <w:tab/>
      </w:r>
      <w:r>
        <w:fldChar w:fldCharType="begin"/>
      </w:r>
      <w:r>
        <w:instrText xml:space="preserve"> PAGEREF _Toc158642633 \h </w:instrText>
      </w:r>
      <w:r>
        <w:fldChar w:fldCharType="separate"/>
      </w:r>
      <w:r>
        <w:t>13</w:t>
      </w:r>
      <w:r>
        <w:fldChar w:fldCharType="end"/>
      </w:r>
    </w:p>
    <w:p w14:paraId="13C2414D" w14:textId="42086DA4"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6.13</w:t>
      </w:r>
      <w:r>
        <w:tab/>
        <w:t>Alarm list states</w:t>
      </w:r>
      <w:r>
        <w:tab/>
      </w:r>
      <w:r>
        <w:fldChar w:fldCharType="begin"/>
      </w:r>
      <w:r>
        <w:instrText xml:space="preserve"> PAGEREF _Toc158642634 \h </w:instrText>
      </w:r>
      <w:r>
        <w:fldChar w:fldCharType="separate"/>
      </w:r>
      <w:r>
        <w:t>14</w:t>
      </w:r>
      <w:r>
        <w:fldChar w:fldCharType="end"/>
      </w:r>
    </w:p>
    <w:p w14:paraId="1E4FE457" w14:textId="35C33D65"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6.14</w:t>
      </w:r>
      <w:r>
        <w:tab/>
        <w:t>Alarm record life cycle</w:t>
      </w:r>
      <w:r>
        <w:tab/>
      </w:r>
      <w:r>
        <w:fldChar w:fldCharType="begin"/>
      </w:r>
      <w:r>
        <w:instrText xml:space="preserve"> PAGEREF _Toc158642635 \h </w:instrText>
      </w:r>
      <w:r>
        <w:fldChar w:fldCharType="separate"/>
      </w:r>
      <w:r>
        <w:t>15</w:t>
      </w:r>
      <w:r>
        <w:fldChar w:fldCharType="end"/>
      </w:r>
    </w:p>
    <w:p w14:paraId="79F7AE60" w14:textId="393A6EFF" w:rsidR="00184F9F" w:rsidRDefault="00184F9F" w:rsidP="00184F9F">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r>
      <w:r>
        <w:instrText xml:space="preserve"> PAGEREF _Toc158642636 \h </w:instrText>
      </w:r>
      <w:r>
        <w:fldChar w:fldCharType="separate"/>
      </w:r>
      <w:r>
        <w:t>15</w:t>
      </w:r>
      <w:r>
        <w:fldChar w:fldCharType="end"/>
      </w:r>
    </w:p>
    <w:p w14:paraId="2DE991BC" w14:textId="49E4D53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r>
      <w:r>
        <w:instrText xml:space="preserve"> PAGEREF _Toc158642637 \h </w:instrText>
      </w:r>
      <w:r>
        <w:fldChar w:fldCharType="separate"/>
      </w:r>
      <w:r>
        <w:t>15</w:t>
      </w:r>
      <w:r>
        <w:fldChar w:fldCharType="end"/>
      </w:r>
    </w:p>
    <w:p w14:paraId="7488B2AF" w14:textId="29E651A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r>
      <w:r>
        <w:instrText xml:space="preserve"> PAGEREF _Toc158642638 \h </w:instrText>
      </w:r>
      <w:r>
        <w:fldChar w:fldCharType="separate"/>
      </w:r>
      <w:r>
        <w:t>16</w:t>
      </w:r>
      <w:r>
        <w:fldChar w:fldCharType="end"/>
      </w:r>
    </w:p>
    <w:p w14:paraId="3B3BD82A" w14:textId="784A219A"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7.2.1</w:t>
      </w:r>
      <w:r w:rsidRPr="00362901">
        <w:rPr>
          <w:rFonts w:eastAsia="SimSun"/>
          <w:lang w:eastAsia="zh-CN"/>
        </w:rPr>
        <w:tab/>
        <w:t>Relationships</w:t>
      </w:r>
      <w:r>
        <w:tab/>
      </w:r>
      <w:r>
        <w:fldChar w:fldCharType="begin"/>
      </w:r>
      <w:r>
        <w:instrText xml:space="preserve"> PAGEREF _Toc158642639 \h </w:instrText>
      </w:r>
      <w:r>
        <w:fldChar w:fldCharType="separate"/>
      </w:r>
      <w:r>
        <w:t>16</w:t>
      </w:r>
      <w:r>
        <w:fldChar w:fldCharType="end"/>
      </w:r>
    </w:p>
    <w:p w14:paraId="01E08F04" w14:textId="163A6A96"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7.2.2</w:t>
      </w:r>
      <w:r w:rsidRPr="00362901">
        <w:rPr>
          <w:rFonts w:eastAsia="SimSun"/>
          <w:lang w:eastAsia="zh-CN"/>
        </w:rPr>
        <w:tab/>
        <w:t>Inheritance</w:t>
      </w:r>
      <w:r>
        <w:tab/>
      </w:r>
      <w:r>
        <w:fldChar w:fldCharType="begin"/>
      </w:r>
      <w:r>
        <w:instrText xml:space="preserve"> PAGEREF _Toc158642640 \h </w:instrText>
      </w:r>
      <w:r>
        <w:fldChar w:fldCharType="separate"/>
      </w:r>
      <w:r>
        <w:t>16</w:t>
      </w:r>
      <w:r>
        <w:fldChar w:fldCharType="end"/>
      </w:r>
    </w:p>
    <w:p w14:paraId="1EDB3212" w14:textId="13A14E92"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r>
      <w:r>
        <w:instrText xml:space="preserve"> PAGEREF _Toc158642641 \h </w:instrText>
      </w:r>
      <w:r>
        <w:fldChar w:fldCharType="separate"/>
      </w:r>
      <w:r>
        <w:t>16</w:t>
      </w:r>
      <w:r>
        <w:fldChar w:fldCharType="end"/>
      </w:r>
    </w:p>
    <w:p w14:paraId="5A1C970F" w14:textId="5904BD4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w:t>
      </w:r>
      <w:r w:rsidRPr="00362901">
        <w:rPr>
          <w:rFonts w:eastAsia="SimSun"/>
          <w:lang w:eastAsia="zh-CN"/>
        </w:rPr>
        <w:tab/>
        <w:t>AlarmRecord &lt;&lt;dataType&gt;&gt;</w:t>
      </w:r>
      <w:r>
        <w:tab/>
      </w:r>
      <w:r>
        <w:fldChar w:fldCharType="begin"/>
      </w:r>
      <w:r>
        <w:instrText xml:space="preserve"> PAGEREF _Toc158642642 \h </w:instrText>
      </w:r>
      <w:r>
        <w:fldChar w:fldCharType="separate"/>
      </w:r>
      <w:r>
        <w:t>16</w:t>
      </w:r>
      <w:r>
        <w:fldChar w:fldCharType="end"/>
      </w:r>
    </w:p>
    <w:p w14:paraId="15DC05F9" w14:textId="408C6D28"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7.3.1.1</w:t>
      </w:r>
      <w:r w:rsidRPr="00362901">
        <w:rPr>
          <w:rFonts w:eastAsia="SimSun"/>
          <w:lang w:eastAsia="zh-CN"/>
        </w:rPr>
        <w:tab/>
        <w:t>Definition</w:t>
      </w:r>
      <w:r>
        <w:tab/>
      </w:r>
      <w:r>
        <w:fldChar w:fldCharType="begin"/>
      </w:r>
      <w:r>
        <w:instrText xml:space="preserve"> PAGEREF _Toc158642643 \h </w:instrText>
      </w:r>
      <w:r>
        <w:fldChar w:fldCharType="separate"/>
      </w:r>
      <w:r>
        <w:t>16</w:t>
      </w:r>
      <w:r>
        <w:fldChar w:fldCharType="end"/>
      </w:r>
    </w:p>
    <w:p w14:paraId="34DDEE09" w14:textId="610E1364"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7.3.1.2</w:t>
      </w:r>
      <w:r w:rsidRPr="00362901">
        <w:rPr>
          <w:rFonts w:eastAsia="SimSun"/>
          <w:lang w:eastAsia="zh-CN"/>
        </w:rPr>
        <w:tab/>
        <w:t>Attributes</w:t>
      </w:r>
      <w:r>
        <w:tab/>
      </w:r>
      <w:r>
        <w:fldChar w:fldCharType="begin"/>
      </w:r>
      <w:r>
        <w:instrText xml:space="preserve"> PAGEREF _Toc158642644 \h </w:instrText>
      </w:r>
      <w:r>
        <w:fldChar w:fldCharType="separate"/>
      </w:r>
      <w:r>
        <w:t>17</w:t>
      </w:r>
      <w:r>
        <w:fldChar w:fldCharType="end"/>
      </w:r>
    </w:p>
    <w:p w14:paraId="41019B2C" w14:textId="4A2E20AA"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7.3.1.3</w:t>
      </w:r>
      <w:r w:rsidRPr="00362901">
        <w:rPr>
          <w:rFonts w:eastAsia="SimSun"/>
          <w:lang w:eastAsia="zh-CN"/>
        </w:rPr>
        <w:tab/>
        <w:t>Attribute constraints</w:t>
      </w:r>
      <w:r>
        <w:tab/>
      </w:r>
      <w:r>
        <w:fldChar w:fldCharType="begin"/>
      </w:r>
      <w:r>
        <w:instrText xml:space="preserve"> PAGEREF _Toc158642645 \h </w:instrText>
      </w:r>
      <w:r>
        <w:fldChar w:fldCharType="separate"/>
      </w:r>
      <w:r>
        <w:t>17</w:t>
      </w:r>
      <w:r>
        <w:fldChar w:fldCharType="end"/>
      </w:r>
    </w:p>
    <w:p w14:paraId="75AAC0E5" w14:textId="2686A58E"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7.3.1.4</w:t>
      </w:r>
      <w:r w:rsidRPr="00362901">
        <w:rPr>
          <w:rFonts w:eastAsia="SimSun"/>
          <w:lang w:eastAsia="zh-CN"/>
        </w:rPr>
        <w:tab/>
        <w:t>Notifications</w:t>
      </w:r>
      <w:r>
        <w:tab/>
      </w:r>
      <w:r>
        <w:fldChar w:fldCharType="begin"/>
      </w:r>
      <w:r>
        <w:instrText xml:space="preserve"> PAGEREF _Toc158642646 \h </w:instrText>
      </w:r>
      <w:r>
        <w:fldChar w:fldCharType="separate"/>
      </w:r>
      <w:r>
        <w:t>17</w:t>
      </w:r>
      <w:r>
        <w:fldChar w:fldCharType="end"/>
      </w:r>
    </w:p>
    <w:p w14:paraId="32B71032" w14:textId="71DCFB23"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w:t>
      </w:r>
      <w:r w:rsidRPr="00362901">
        <w:rPr>
          <w:rFonts w:eastAsia="SimSun"/>
          <w:lang w:eastAsia="zh-CN"/>
        </w:rPr>
        <w:tab/>
        <w:t>AlarmList</w:t>
      </w:r>
      <w:r>
        <w:tab/>
      </w:r>
      <w:r>
        <w:fldChar w:fldCharType="begin"/>
      </w:r>
      <w:r>
        <w:instrText xml:space="preserve"> PAGEREF _Toc158642647 \h </w:instrText>
      </w:r>
      <w:r>
        <w:fldChar w:fldCharType="separate"/>
      </w:r>
      <w:r>
        <w:t>18</w:t>
      </w:r>
      <w:r>
        <w:fldChar w:fldCharType="end"/>
      </w:r>
    </w:p>
    <w:p w14:paraId="33F52382" w14:textId="1F0778C8"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7.3.2.1</w:t>
      </w:r>
      <w:r w:rsidRPr="00362901">
        <w:rPr>
          <w:rFonts w:eastAsia="SimSun"/>
          <w:lang w:eastAsia="zh-CN"/>
        </w:rPr>
        <w:tab/>
        <w:t>Definition</w:t>
      </w:r>
      <w:r>
        <w:tab/>
      </w:r>
      <w:r>
        <w:fldChar w:fldCharType="begin"/>
      </w:r>
      <w:r>
        <w:instrText xml:space="preserve"> PAGEREF _Toc158642648 \h </w:instrText>
      </w:r>
      <w:r>
        <w:fldChar w:fldCharType="separate"/>
      </w:r>
      <w:r>
        <w:t>18</w:t>
      </w:r>
      <w:r>
        <w:fldChar w:fldCharType="end"/>
      </w:r>
    </w:p>
    <w:p w14:paraId="5E6007CB" w14:textId="1EFF796C"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7.3.2.2</w:t>
      </w:r>
      <w:r w:rsidRPr="00362901">
        <w:rPr>
          <w:rFonts w:eastAsia="SimSun"/>
          <w:lang w:eastAsia="zh-CN"/>
        </w:rPr>
        <w:tab/>
        <w:t>Attributes</w:t>
      </w:r>
      <w:r>
        <w:tab/>
      </w:r>
      <w:r>
        <w:fldChar w:fldCharType="begin"/>
      </w:r>
      <w:r>
        <w:instrText xml:space="preserve"> PAGEREF _Toc158642649 \h </w:instrText>
      </w:r>
      <w:r>
        <w:fldChar w:fldCharType="separate"/>
      </w:r>
      <w:r>
        <w:t>18</w:t>
      </w:r>
      <w:r>
        <w:fldChar w:fldCharType="end"/>
      </w:r>
    </w:p>
    <w:p w14:paraId="2517E139" w14:textId="57D465D3"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7.3.2.3</w:t>
      </w:r>
      <w:r w:rsidRPr="00362901">
        <w:rPr>
          <w:rFonts w:eastAsia="SimSun"/>
          <w:lang w:eastAsia="zh-CN"/>
        </w:rPr>
        <w:tab/>
        <w:t>Attribute constraints</w:t>
      </w:r>
      <w:r>
        <w:tab/>
      </w:r>
      <w:r>
        <w:fldChar w:fldCharType="begin"/>
      </w:r>
      <w:r>
        <w:instrText xml:space="preserve"> PAGEREF _Toc158642650 \h </w:instrText>
      </w:r>
      <w:r>
        <w:fldChar w:fldCharType="separate"/>
      </w:r>
      <w:r>
        <w:t>18</w:t>
      </w:r>
      <w:r>
        <w:fldChar w:fldCharType="end"/>
      </w:r>
    </w:p>
    <w:p w14:paraId="2027FF75" w14:textId="4778D2FF"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7.3.2.4</w:t>
      </w:r>
      <w:r w:rsidRPr="00362901">
        <w:rPr>
          <w:rFonts w:eastAsia="SimSun"/>
          <w:lang w:eastAsia="zh-CN"/>
        </w:rPr>
        <w:tab/>
        <w:t>Notifications</w:t>
      </w:r>
      <w:r>
        <w:tab/>
      </w:r>
      <w:r>
        <w:fldChar w:fldCharType="begin"/>
      </w:r>
      <w:r>
        <w:instrText xml:space="preserve"> PAGEREF _Toc158642651 \h </w:instrText>
      </w:r>
      <w:r>
        <w:fldChar w:fldCharType="separate"/>
      </w:r>
      <w:r>
        <w:t>18</w:t>
      </w:r>
      <w:r>
        <w:fldChar w:fldCharType="end"/>
      </w:r>
    </w:p>
    <w:p w14:paraId="397FE460" w14:textId="3B9A208D"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w:t>
      </w:r>
      <w:r w:rsidRPr="00362901">
        <w:rPr>
          <w:rFonts w:eastAsia="SimSun"/>
          <w:lang w:eastAsia="zh-CN"/>
        </w:rPr>
        <w:tab/>
        <w:t>AlarmComment &lt;&lt;dataType&gt;&gt;</w:t>
      </w:r>
      <w:r>
        <w:tab/>
      </w:r>
      <w:r>
        <w:fldChar w:fldCharType="begin"/>
      </w:r>
      <w:r>
        <w:instrText xml:space="preserve"> PAGEREF _Toc158642652 \h </w:instrText>
      </w:r>
      <w:r>
        <w:fldChar w:fldCharType="separate"/>
      </w:r>
      <w:r>
        <w:t>18</w:t>
      </w:r>
      <w:r>
        <w:fldChar w:fldCharType="end"/>
      </w:r>
    </w:p>
    <w:p w14:paraId="7A690B8A" w14:textId="2C930CFC"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7.3.3.1</w:t>
      </w:r>
      <w:r w:rsidRPr="00362901">
        <w:rPr>
          <w:rFonts w:eastAsia="SimSun"/>
          <w:lang w:eastAsia="zh-CN"/>
        </w:rPr>
        <w:tab/>
        <w:t>Definition</w:t>
      </w:r>
      <w:r>
        <w:tab/>
      </w:r>
      <w:r>
        <w:fldChar w:fldCharType="begin"/>
      </w:r>
      <w:r>
        <w:instrText xml:space="preserve"> PAGEREF _Toc158642653 \h </w:instrText>
      </w:r>
      <w:r>
        <w:fldChar w:fldCharType="separate"/>
      </w:r>
      <w:r>
        <w:t>18</w:t>
      </w:r>
      <w:r>
        <w:fldChar w:fldCharType="end"/>
      </w:r>
    </w:p>
    <w:p w14:paraId="2AECB714" w14:textId="0CF98E8B"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7.3.3.2</w:t>
      </w:r>
      <w:r w:rsidRPr="00362901">
        <w:rPr>
          <w:rFonts w:eastAsia="SimSun"/>
          <w:lang w:eastAsia="zh-CN"/>
        </w:rPr>
        <w:tab/>
        <w:t>Attributes</w:t>
      </w:r>
      <w:r>
        <w:tab/>
      </w:r>
      <w:r>
        <w:fldChar w:fldCharType="begin"/>
      </w:r>
      <w:r>
        <w:instrText xml:space="preserve"> PAGEREF _Toc158642654 \h </w:instrText>
      </w:r>
      <w:r>
        <w:fldChar w:fldCharType="separate"/>
      </w:r>
      <w:r>
        <w:t>18</w:t>
      </w:r>
      <w:r>
        <w:fldChar w:fldCharType="end"/>
      </w:r>
    </w:p>
    <w:p w14:paraId="56383D2D" w14:textId="38433D50"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7.3.3.3</w:t>
      </w:r>
      <w:r w:rsidRPr="00362901">
        <w:rPr>
          <w:rFonts w:eastAsia="SimSun"/>
          <w:lang w:eastAsia="zh-CN"/>
        </w:rPr>
        <w:tab/>
        <w:t>Attribute constraints</w:t>
      </w:r>
      <w:r>
        <w:tab/>
      </w:r>
      <w:r>
        <w:fldChar w:fldCharType="begin"/>
      </w:r>
      <w:r>
        <w:instrText xml:space="preserve"> PAGEREF _Toc158642655 \h </w:instrText>
      </w:r>
      <w:r>
        <w:fldChar w:fldCharType="separate"/>
      </w:r>
      <w:r>
        <w:t>19</w:t>
      </w:r>
      <w:r>
        <w:fldChar w:fldCharType="end"/>
      </w:r>
    </w:p>
    <w:p w14:paraId="468FC90E" w14:textId="3CC46040"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7.3.3.4</w:t>
      </w:r>
      <w:r w:rsidRPr="00362901">
        <w:rPr>
          <w:rFonts w:eastAsia="SimSun"/>
          <w:lang w:eastAsia="zh-CN"/>
        </w:rPr>
        <w:tab/>
        <w:t>Notifications</w:t>
      </w:r>
      <w:r>
        <w:tab/>
      </w:r>
      <w:r>
        <w:fldChar w:fldCharType="begin"/>
      </w:r>
      <w:r>
        <w:instrText xml:space="preserve"> PAGEREF _Toc158642656 \h </w:instrText>
      </w:r>
      <w:r>
        <w:fldChar w:fldCharType="separate"/>
      </w:r>
      <w:r>
        <w:t>19</w:t>
      </w:r>
      <w:r>
        <w:fldChar w:fldCharType="end"/>
      </w:r>
    </w:p>
    <w:p w14:paraId="1520F288" w14:textId="22A10DB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w:t>
      </w:r>
      <w:r w:rsidRPr="00362901">
        <w:rPr>
          <w:rFonts w:eastAsia="SimSun"/>
          <w:lang w:eastAsia="zh-CN"/>
        </w:rPr>
        <w:tab/>
        <w:t>CorrelatedNotification &lt;&lt;dataType&gt;&gt;</w:t>
      </w:r>
      <w:r>
        <w:tab/>
      </w:r>
      <w:r>
        <w:fldChar w:fldCharType="begin"/>
      </w:r>
      <w:r>
        <w:instrText xml:space="preserve"> PAGEREF _Toc158642657 \h </w:instrText>
      </w:r>
      <w:r>
        <w:fldChar w:fldCharType="separate"/>
      </w:r>
      <w:r>
        <w:t>19</w:t>
      </w:r>
      <w:r>
        <w:fldChar w:fldCharType="end"/>
      </w:r>
    </w:p>
    <w:p w14:paraId="2C051A15" w14:textId="5949F763"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7.3.4.1</w:t>
      </w:r>
      <w:r w:rsidRPr="00362901">
        <w:rPr>
          <w:rFonts w:eastAsia="SimSun"/>
          <w:lang w:eastAsia="zh-CN"/>
        </w:rPr>
        <w:tab/>
        <w:t>Definition</w:t>
      </w:r>
      <w:r>
        <w:tab/>
      </w:r>
      <w:r>
        <w:fldChar w:fldCharType="begin"/>
      </w:r>
      <w:r>
        <w:instrText xml:space="preserve"> PAGEREF _Toc158642658 \h </w:instrText>
      </w:r>
      <w:r>
        <w:fldChar w:fldCharType="separate"/>
      </w:r>
      <w:r>
        <w:t>19</w:t>
      </w:r>
      <w:r>
        <w:fldChar w:fldCharType="end"/>
      </w:r>
    </w:p>
    <w:p w14:paraId="5AC666D4" w14:textId="070AC6AB"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7.3.4.2</w:t>
      </w:r>
      <w:r w:rsidRPr="00362901">
        <w:rPr>
          <w:rFonts w:eastAsia="SimSun"/>
          <w:lang w:eastAsia="zh-CN"/>
        </w:rPr>
        <w:tab/>
        <w:t>Attributes</w:t>
      </w:r>
      <w:r>
        <w:tab/>
      </w:r>
      <w:r>
        <w:fldChar w:fldCharType="begin"/>
      </w:r>
      <w:r>
        <w:instrText xml:space="preserve"> PAGEREF _Toc158642659 \h </w:instrText>
      </w:r>
      <w:r>
        <w:fldChar w:fldCharType="separate"/>
      </w:r>
      <w:r>
        <w:t>19</w:t>
      </w:r>
      <w:r>
        <w:fldChar w:fldCharType="end"/>
      </w:r>
    </w:p>
    <w:p w14:paraId="0863ACA2" w14:textId="6B9B2E1A"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7.3.4.3</w:t>
      </w:r>
      <w:r w:rsidRPr="00362901">
        <w:rPr>
          <w:rFonts w:eastAsia="SimSun"/>
          <w:lang w:eastAsia="zh-CN"/>
        </w:rPr>
        <w:tab/>
        <w:t>Attribute constraints</w:t>
      </w:r>
      <w:r>
        <w:tab/>
      </w:r>
      <w:r>
        <w:fldChar w:fldCharType="begin"/>
      </w:r>
      <w:r>
        <w:instrText xml:space="preserve"> PAGEREF _Toc158642660 \h </w:instrText>
      </w:r>
      <w:r>
        <w:fldChar w:fldCharType="separate"/>
      </w:r>
      <w:r>
        <w:t>19</w:t>
      </w:r>
      <w:r>
        <w:fldChar w:fldCharType="end"/>
      </w:r>
    </w:p>
    <w:p w14:paraId="72E27F9E" w14:textId="0A117A95"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7.3.4.4</w:t>
      </w:r>
      <w:r w:rsidRPr="00362901">
        <w:rPr>
          <w:rFonts w:eastAsia="SimSun"/>
          <w:lang w:eastAsia="zh-CN"/>
        </w:rPr>
        <w:tab/>
        <w:t>Notifications</w:t>
      </w:r>
      <w:r>
        <w:tab/>
      </w:r>
      <w:r>
        <w:fldChar w:fldCharType="begin"/>
      </w:r>
      <w:r>
        <w:instrText xml:space="preserve"> PAGEREF _Toc158642661 \h </w:instrText>
      </w:r>
      <w:r>
        <w:fldChar w:fldCharType="separate"/>
      </w:r>
      <w:r>
        <w:t>19</w:t>
      </w:r>
      <w:r>
        <w:fldChar w:fldCharType="end"/>
      </w:r>
    </w:p>
    <w:p w14:paraId="7646B626" w14:textId="6F49B608"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7.4</w:t>
      </w:r>
      <w:r>
        <w:tab/>
        <w:t>Attribute definitions</w:t>
      </w:r>
      <w:r>
        <w:tab/>
      </w:r>
      <w:r>
        <w:fldChar w:fldCharType="begin"/>
      </w:r>
      <w:r>
        <w:instrText xml:space="preserve"> PAGEREF _Toc158642662 \h </w:instrText>
      </w:r>
      <w:r>
        <w:fldChar w:fldCharType="separate"/>
      </w:r>
      <w:r>
        <w:t>19</w:t>
      </w:r>
      <w:r>
        <w:fldChar w:fldCharType="end"/>
      </w:r>
    </w:p>
    <w:p w14:paraId="11C6C36C" w14:textId="64BD81FD"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7.4.1</w:t>
      </w:r>
      <w:r w:rsidRPr="00362901">
        <w:rPr>
          <w:rFonts w:eastAsia="SimSun"/>
          <w:lang w:eastAsia="zh-CN"/>
        </w:rPr>
        <w:tab/>
        <w:t>Attribute properties</w:t>
      </w:r>
      <w:r>
        <w:tab/>
      </w:r>
      <w:r>
        <w:fldChar w:fldCharType="begin"/>
      </w:r>
      <w:r>
        <w:instrText xml:space="preserve"> PAGEREF _Toc158642663 \h </w:instrText>
      </w:r>
      <w:r>
        <w:fldChar w:fldCharType="separate"/>
      </w:r>
      <w:r>
        <w:t>19</w:t>
      </w:r>
      <w:r>
        <w:fldChar w:fldCharType="end"/>
      </w:r>
    </w:p>
    <w:p w14:paraId="1143C434" w14:textId="6214895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7.4.2</w:t>
      </w:r>
      <w:r w:rsidRPr="00362901">
        <w:rPr>
          <w:rFonts w:eastAsia="SimSun"/>
          <w:lang w:eastAsia="zh-CN"/>
        </w:rPr>
        <w:tab/>
        <w:t>Constraints</w:t>
      </w:r>
      <w:r>
        <w:tab/>
      </w:r>
      <w:r>
        <w:fldChar w:fldCharType="begin"/>
      </w:r>
      <w:r>
        <w:instrText xml:space="preserve"> PAGEREF _Toc158642664 \h </w:instrText>
      </w:r>
      <w:r>
        <w:fldChar w:fldCharType="separate"/>
      </w:r>
      <w:r>
        <w:t>25</w:t>
      </w:r>
      <w:r>
        <w:fldChar w:fldCharType="end"/>
      </w:r>
    </w:p>
    <w:p w14:paraId="6FCABAAE" w14:textId="61C4E027"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7.5</w:t>
      </w:r>
      <w:r>
        <w:tab/>
        <w:t>Common notifications</w:t>
      </w:r>
      <w:r>
        <w:tab/>
      </w:r>
      <w:r>
        <w:fldChar w:fldCharType="begin"/>
      </w:r>
      <w:r>
        <w:instrText xml:space="preserve"> PAGEREF _Toc158642665 \h </w:instrText>
      </w:r>
      <w:r>
        <w:fldChar w:fldCharType="separate"/>
      </w:r>
      <w:r>
        <w:t>26</w:t>
      </w:r>
      <w:r>
        <w:fldChar w:fldCharType="end"/>
      </w:r>
    </w:p>
    <w:p w14:paraId="4F68A377" w14:textId="3F0EAB89"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lastRenderedPageBreak/>
        <w:t>7.5.1</w:t>
      </w:r>
      <w:r w:rsidRPr="00362901">
        <w:rPr>
          <w:rFonts w:eastAsia="SimSun"/>
        </w:rPr>
        <w:tab/>
        <w:t>Alarm notifications</w:t>
      </w:r>
      <w:r>
        <w:tab/>
      </w:r>
      <w:r>
        <w:fldChar w:fldCharType="begin"/>
      </w:r>
      <w:r>
        <w:instrText xml:space="preserve"> PAGEREF _Toc158642666 \h </w:instrText>
      </w:r>
      <w:r>
        <w:fldChar w:fldCharType="separate"/>
      </w:r>
      <w:r>
        <w:t>26</w:t>
      </w:r>
      <w:r>
        <w:fldChar w:fldCharType="end"/>
      </w:r>
    </w:p>
    <w:p w14:paraId="7C53E89D" w14:textId="06C3977B"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7.5.2</w:t>
      </w:r>
      <w:r w:rsidRPr="00362901">
        <w:rPr>
          <w:rFonts w:eastAsia="SimSun"/>
          <w:lang w:eastAsia="zh-CN"/>
        </w:rPr>
        <w:tab/>
        <w:t>Configuration notifications</w:t>
      </w:r>
      <w:r>
        <w:tab/>
      </w:r>
      <w:r>
        <w:fldChar w:fldCharType="begin"/>
      </w:r>
      <w:r>
        <w:instrText xml:space="preserve"> PAGEREF _Toc158642667 \h </w:instrText>
      </w:r>
      <w:r>
        <w:fldChar w:fldCharType="separate"/>
      </w:r>
      <w:r>
        <w:t>26</w:t>
      </w:r>
      <w:r>
        <w:fldChar w:fldCharType="end"/>
      </w:r>
    </w:p>
    <w:p w14:paraId="3A0FCDD1" w14:textId="53D87EA4" w:rsidR="00184F9F" w:rsidRDefault="00184F9F" w:rsidP="00184F9F">
      <w:pPr>
        <w:pStyle w:val="TOC1"/>
        <w:rPr>
          <w:rFonts w:asciiTheme="minorHAnsi" w:eastAsiaTheme="minorEastAsia" w:hAnsiTheme="minorHAnsi" w:cstheme="minorBidi"/>
          <w:kern w:val="2"/>
          <w:szCs w:val="22"/>
          <w:lang w:eastAsia="en-GB"/>
          <w14:ligatures w14:val="standardContextual"/>
        </w:rPr>
      </w:pPr>
      <w:r>
        <w:t>8</w:t>
      </w:r>
      <w:r>
        <w:tab/>
        <w:t>Notifications</w:t>
      </w:r>
      <w:r>
        <w:tab/>
      </w:r>
      <w:r>
        <w:fldChar w:fldCharType="begin"/>
      </w:r>
      <w:r>
        <w:instrText xml:space="preserve"> PAGEREF _Toc158642668 \h </w:instrText>
      </w:r>
      <w:r>
        <w:fldChar w:fldCharType="separate"/>
      </w:r>
      <w:r>
        <w:t>26</w:t>
      </w:r>
      <w:r>
        <w:fldChar w:fldCharType="end"/>
      </w:r>
    </w:p>
    <w:p w14:paraId="0B578B4B" w14:textId="6E19EF83"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8.1</w:t>
      </w:r>
      <w:r>
        <w:tab/>
        <w:t>Overview</w:t>
      </w:r>
      <w:r>
        <w:tab/>
      </w:r>
      <w:r>
        <w:fldChar w:fldCharType="begin"/>
      </w:r>
      <w:r>
        <w:instrText xml:space="preserve"> PAGEREF _Toc158642669 \h </w:instrText>
      </w:r>
      <w:r>
        <w:fldChar w:fldCharType="separate"/>
      </w:r>
      <w:r>
        <w:t>26</w:t>
      </w:r>
      <w:r>
        <w:fldChar w:fldCharType="end"/>
      </w:r>
    </w:p>
    <w:p w14:paraId="388770D9" w14:textId="7B265168"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8.2</w:t>
      </w:r>
      <w:r>
        <w:tab/>
        <w:t>notifyNewAlarm</w:t>
      </w:r>
      <w:r>
        <w:tab/>
      </w:r>
      <w:r>
        <w:fldChar w:fldCharType="begin"/>
      </w:r>
      <w:r>
        <w:instrText xml:space="preserve"> PAGEREF _Toc158642670 \h </w:instrText>
      </w:r>
      <w:r>
        <w:fldChar w:fldCharType="separate"/>
      </w:r>
      <w:r>
        <w:t>26</w:t>
      </w:r>
      <w:r>
        <w:fldChar w:fldCharType="end"/>
      </w:r>
    </w:p>
    <w:p w14:paraId="3F00FBF0" w14:textId="62AECDA2"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8.2.1</w:t>
      </w:r>
      <w:r w:rsidRPr="00362901">
        <w:rPr>
          <w:rFonts w:eastAsia="SimSun"/>
          <w:lang w:eastAsia="zh-CN"/>
        </w:rPr>
        <w:tab/>
        <w:t>Definition</w:t>
      </w:r>
      <w:r>
        <w:tab/>
      </w:r>
      <w:r>
        <w:fldChar w:fldCharType="begin"/>
      </w:r>
      <w:r>
        <w:instrText xml:space="preserve"> PAGEREF _Toc158642671 \h </w:instrText>
      </w:r>
      <w:r>
        <w:fldChar w:fldCharType="separate"/>
      </w:r>
      <w:r>
        <w:t>26</w:t>
      </w:r>
      <w:r>
        <w:fldChar w:fldCharType="end"/>
      </w:r>
    </w:p>
    <w:p w14:paraId="23CE0E7D" w14:textId="1336FAB5"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8.2.2</w:t>
      </w:r>
      <w:r w:rsidRPr="00362901">
        <w:rPr>
          <w:rFonts w:eastAsia="SimSun"/>
          <w:lang w:eastAsia="zh-CN"/>
        </w:rPr>
        <w:tab/>
        <w:t>Input parameters</w:t>
      </w:r>
      <w:r>
        <w:tab/>
      </w:r>
      <w:r>
        <w:fldChar w:fldCharType="begin"/>
      </w:r>
      <w:r>
        <w:instrText xml:space="preserve"> PAGEREF _Toc158642672 \h </w:instrText>
      </w:r>
      <w:r>
        <w:fldChar w:fldCharType="separate"/>
      </w:r>
      <w:r>
        <w:t>26</w:t>
      </w:r>
      <w:r>
        <w:fldChar w:fldCharType="end"/>
      </w:r>
    </w:p>
    <w:p w14:paraId="330EA542" w14:textId="43F53444"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8.3</w:t>
      </w:r>
      <w:r>
        <w:tab/>
        <w:t>notifyClearedAlarm</w:t>
      </w:r>
      <w:r>
        <w:tab/>
      </w:r>
      <w:r>
        <w:fldChar w:fldCharType="begin"/>
      </w:r>
      <w:r>
        <w:instrText xml:space="preserve"> PAGEREF _Toc158642673 \h </w:instrText>
      </w:r>
      <w:r>
        <w:fldChar w:fldCharType="separate"/>
      </w:r>
      <w:r>
        <w:t>27</w:t>
      </w:r>
      <w:r>
        <w:fldChar w:fldCharType="end"/>
      </w:r>
    </w:p>
    <w:p w14:paraId="53E69244" w14:textId="02E46346"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t>8.3.1</w:t>
      </w:r>
      <w:r w:rsidRPr="00362901">
        <w:rPr>
          <w:rFonts w:eastAsia="SimSun"/>
        </w:rPr>
        <w:tab/>
        <w:t>Definition</w:t>
      </w:r>
      <w:r>
        <w:tab/>
      </w:r>
      <w:r>
        <w:fldChar w:fldCharType="begin"/>
      </w:r>
      <w:r>
        <w:instrText xml:space="preserve"> PAGEREF _Toc158642674 \h </w:instrText>
      </w:r>
      <w:r>
        <w:fldChar w:fldCharType="separate"/>
      </w:r>
      <w:r>
        <w:t>27</w:t>
      </w:r>
      <w:r>
        <w:fldChar w:fldCharType="end"/>
      </w:r>
    </w:p>
    <w:p w14:paraId="4F862ADF" w14:textId="79655150"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8.3.2</w:t>
      </w:r>
      <w:r w:rsidRPr="00362901">
        <w:rPr>
          <w:rFonts w:eastAsia="SimSun"/>
          <w:lang w:eastAsia="zh-CN"/>
        </w:rPr>
        <w:tab/>
        <w:t>Input parameters</w:t>
      </w:r>
      <w:r>
        <w:tab/>
      </w:r>
      <w:r>
        <w:fldChar w:fldCharType="begin"/>
      </w:r>
      <w:r>
        <w:instrText xml:space="preserve"> PAGEREF _Toc158642675 \h </w:instrText>
      </w:r>
      <w:r>
        <w:fldChar w:fldCharType="separate"/>
      </w:r>
      <w:r>
        <w:t>28</w:t>
      </w:r>
      <w:r>
        <w:fldChar w:fldCharType="end"/>
      </w:r>
    </w:p>
    <w:p w14:paraId="692783A0" w14:textId="794837B9"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8.4</w:t>
      </w:r>
      <w:r>
        <w:tab/>
        <w:t>notifyChangedAlarmGeneral</w:t>
      </w:r>
      <w:r>
        <w:tab/>
      </w:r>
      <w:r>
        <w:fldChar w:fldCharType="begin"/>
      </w:r>
      <w:r>
        <w:instrText xml:space="preserve"> PAGEREF _Toc158642676 \h </w:instrText>
      </w:r>
      <w:r>
        <w:fldChar w:fldCharType="separate"/>
      </w:r>
      <w:r>
        <w:t>28</w:t>
      </w:r>
      <w:r>
        <w:fldChar w:fldCharType="end"/>
      </w:r>
    </w:p>
    <w:p w14:paraId="2BF1906E" w14:textId="03B5491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8.4.1</w:t>
      </w:r>
      <w:r w:rsidRPr="00362901">
        <w:rPr>
          <w:rFonts w:eastAsia="SimSun"/>
          <w:lang w:eastAsia="zh-CN"/>
        </w:rPr>
        <w:tab/>
        <w:t>Definition</w:t>
      </w:r>
      <w:r>
        <w:tab/>
      </w:r>
      <w:r>
        <w:fldChar w:fldCharType="begin"/>
      </w:r>
      <w:r>
        <w:instrText xml:space="preserve"> PAGEREF _Toc158642677 \h </w:instrText>
      </w:r>
      <w:r>
        <w:fldChar w:fldCharType="separate"/>
      </w:r>
      <w:r>
        <w:t>28</w:t>
      </w:r>
      <w:r>
        <w:fldChar w:fldCharType="end"/>
      </w:r>
    </w:p>
    <w:p w14:paraId="6D3E96BD" w14:textId="3BE156EA"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8.4.2</w:t>
      </w:r>
      <w:r w:rsidRPr="00362901">
        <w:rPr>
          <w:rFonts w:eastAsia="SimSun"/>
          <w:lang w:eastAsia="zh-CN"/>
        </w:rPr>
        <w:tab/>
        <w:t>Input parameters</w:t>
      </w:r>
      <w:r>
        <w:tab/>
      </w:r>
      <w:r>
        <w:fldChar w:fldCharType="begin"/>
      </w:r>
      <w:r>
        <w:instrText xml:space="preserve"> PAGEREF _Toc158642678 \h </w:instrText>
      </w:r>
      <w:r>
        <w:fldChar w:fldCharType="separate"/>
      </w:r>
      <w:r>
        <w:t>29</w:t>
      </w:r>
      <w:r>
        <w:fldChar w:fldCharType="end"/>
      </w:r>
    </w:p>
    <w:p w14:paraId="1529B524" w14:textId="59D6D57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8.5</w:t>
      </w:r>
      <w:r>
        <w:tab/>
        <w:t>notifyAlarmListRebuilt</w:t>
      </w:r>
      <w:r>
        <w:tab/>
      </w:r>
      <w:r>
        <w:fldChar w:fldCharType="begin"/>
      </w:r>
      <w:r>
        <w:instrText xml:space="preserve"> PAGEREF _Toc158642679 \h </w:instrText>
      </w:r>
      <w:r>
        <w:fldChar w:fldCharType="separate"/>
      </w:r>
      <w:r>
        <w:t>29</w:t>
      </w:r>
      <w:r>
        <w:fldChar w:fldCharType="end"/>
      </w:r>
    </w:p>
    <w:p w14:paraId="7C16EFE1" w14:textId="23180E33"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8.5.1</w:t>
      </w:r>
      <w:r w:rsidRPr="00362901">
        <w:rPr>
          <w:rFonts w:eastAsia="SimSun"/>
          <w:lang w:eastAsia="zh-CN"/>
        </w:rPr>
        <w:tab/>
        <w:t>Definition</w:t>
      </w:r>
      <w:r>
        <w:tab/>
      </w:r>
      <w:r>
        <w:fldChar w:fldCharType="begin"/>
      </w:r>
      <w:r>
        <w:instrText xml:space="preserve"> PAGEREF _Toc158642680 \h </w:instrText>
      </w:r>
      <w:r>
        <w:fldChar w:fldCharType="separate"/>
      </w:r>
      <w:r>
        <w:t>29</w:t>
      </w:r>
      <w:r>
        <w:fldChar w:fldCharType="end"/>
      </w:r>
    </w:p>
    <w:p w14:paraId="16FD87B9" w14:textId="6981094F"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8.5.2</w:t>
      </w:r>
      <w:r w:rsidRPr="00362901">
        <w:rPr>
          <w:rFonts w:eastAsia="SimSun"/>
          <w:lang w:eastAsia="zh-CN"/>
        </w:rPr>
        <w:tab/>
        <w:t>Input parameters</w:t>
      </w:r>
      <w:r>
        <w:tab/>
      </w:r>
      <w:r>
        <w:fldChar w:fldCharType="begin"/>
      </w:r>
      <w:r>
        <w:instrText xml:space="preserve"> PAGEREF _Toc158642681 \h </w:instrText>
      </w:r>
      <w:r>
        <w:fldChar w:fldCharType="separate"/>
      </w:r>
      <w:r>
        <w:t>30</w:t>
      </w:r>
      <w:r>
        <w:fldChar w:fldCharType="end"/>
      </w:r>
    </w:p>
    <w:p w14:paraId="174C76C9" w14:textId="60B73DEA"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8.6</w:t>
      </w:r>
      <w:r>
        <w:tab/>
        <w:t>notifyChangedAlarm</w:t>
      </w:r>
      <w:r>
        <w:tab/>
      </w:r>
      <w:r>
        <w:fldChar w:fldCharType="begin"/>
      </w:r>
      <w:r>
        <w:instrText xml:space="preserve"> PAGEREF _Toc158642682 \h </w:instrText>
      </w:r>
      <w:r>
        <w:fldChar w:fldCharType="separate"/>
      </w:r>
      <w:r>
        <w:t>30</w:t>
      </w:r>
      <w:r>
        <w:fldChar w:fldCharType="end"/>
      </w:r>
    </w:p>
    <w:p w14:paraId="6B75C7CC" w14:textId="144B36BB"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8.6.1</w:t>
      </w:r>
      <w:r w:rsidRPr="00362901">
        <w:rPr>
          <w:rFonts w:eastAsia="SimSun"/>
          <w:lang w:eastAsia="zh-CN"/>
        </w:rPr>
        <w:tab/>
        <w:t>Definition</w:t>
      </w:r>
      <w:r>
        <w:tab/>
      </w:r>
      <w:r>
        <w:fldChar w:fldCharType="begin"/>
      </w:r>
      <w:r>
        <w:instrText xml:space="preserve"> PAGEREF _Toc158642683 \h </w:instrText>
      </w:r>
      <w:r>
        <w:fldChar w:fldCharType="separate"/>
      </w:r>
      <w:r>
        <w:t>30</w:t>
      </w:r>
      <w:r>
        <w:fldChar w:fldCharType="end"/>
      </w:r>
    </w:p>
    <w:p w14:paraId="207EC197" w14:textId="31548A80"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8.6.2</w:t>
      </w:r>
      <w:r w:rsidRPr="00362901">
        <w:rPr>
          <w:rFonts w:eastAsia="SimSun"/>
          <w:lang w:eastAsia="zh-CN"/>
        </w:rPr>
        <w:tab/>
        <w:t>Input parameters</w:t>
      </w:r>
      <w:r>
        <w:tab/>
      </w:r>
      <w:r>
        <w:fldChar w:fldCharType="begin"/>
      </w:r>
      <w:r>
        <w:instrText xml:space="preserve"> PAGEREF _Toc158642684 \h </w:instrText>
      </w:r>
      <w:r>
        <w:fldChar w:fldCharType="separate"/>
      </w:r>
      <w:r>
        <w:t>31</w:t>
      </w:r>
      <w:r>
        <w:fldChar w:fldCharType="end"/>
      </w:r>
    </w:p>
    <w:p w14:paraId="39D587A9" w14:textId="239DC500"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8.7</w:t>
      </w:r>
      <w:r>
        <w:tab/>
        <w:t>notifyCorrelatedNotificationChanged</w:t>
      </w:r>
      <w:r>
        <w:tab/>
      </w:r>
      <w:r>
        <w:fldChar w:fldCharType="begin"/>
      </w:r>
      <w:r>
        <w:instrText xml:space="preserve"> PAGEREF _Toc158642685 \h </w:instrText>
      </w:r>
      <w:r>
        <w:fldChar w:fldCharType="separate"/>
      </w:r>
      <w:r>
        <w:t>31</w:t>
      </w:r>
      <w:r>
        <w:fldChar w:fldCharType="end"/>
      </w:r>
    </w:p>
    <w:p w14:paraId="4FC23503" w14:textId="3734FFC4"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8.7.1</w:t>
      </w:r>
      <w:r w:rsidRPr="00362901">
        <w:rPr>
          <w:rFonts w:eastAsia="SimSun"/>
          <w:lang w:eastAsia="zh-CN"/>
        </w:rPr>
        <w:tab/>
        <w:t>Definition</w:t>
      </w:r>
      <w:r>
        <w:tab/>
      </w:r>
      <w:r>
        <w:fldChar w:fldCharType="begin"/>
      </w:r>
      <w:r>
        <w:instrText xml:space="preserve"> PAGEREF _Toc158642686 \h </w:instrText>
      </w:r>
      <w:r>
        <w:fldChar w:fldCharType="separate"/>
      </w:r>
      <w:r>
        <w:t>31</w:t>
      </w:r>
      <w:r>
        <w:fldChar w:fldCharType="end"/>
      </w:r>
    </w:p>
    <w:p w14:paraId="68788D07" w14:textId="2B77845C"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8.7.2</w:t>
      </w:r>
      <w:r w:rsidRPr="00362901">
        <w:rPr>
          <w:rFonts w:eastAsia="SimSun"/>
          <w:lang w:eastAsia="zh-CN"/>
        </w:rPr>
        <w:tab/>
        <w:t>Input parameters</w:t>
      </w:r>
      <w:r>
        <w:tab/>
      </w:r>
      <w:r>
        <w:fldChar w:fldCharType="begin"/>
      </w:r>
      <w:r>
        <w:instrText xml:space="preserve"> PAGEREF _Toc158642687 \h </w:instrText>
      </w:r>
      <w:r>
        <w:fldChar w:fldCharType="separate"/>
      </w:r>
      <w:r>
        <w:t>31</w:t>
      </w:r>
      <w:r>
        <w:fldChar w:fldCharType="end"/>
      </w:r>
    </w:p>
    <w:p w14:paraId="73C736AF" w14:textId="4F2065BB"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8.8</w:t>
      </w:r>
      <w:r>
        <w:tab/>
        <w:t>notifyAckStateChanged</w:t>
      </w:r>
      <w:r>
        <w:tab/>
      </w:r>
      <w:r>
        <w:fldChar w:fldCharType="begin"/>
      </w:r>
      <w:r>
        <w:instrText xml:space="preserve"> PAGEREF _Toc158642688 \h </w:instrText>
      </w:r>
      <w:r>
        <w:fldChar w:fldCharType="separate"/>
      </w:r>
      <w:r>
        <w:t>31</w:t>
      </w:r>
      <w:r>
        <w:fldChar w:fldCharType="end"/>
      </w:r>
    </w:p>
    <w:p w14:paraId="3C89BC0E" w14:textId="73C46088"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8.8.1</w:t>
      </w:r>
      <w:r w:rsidRPr="00362901">
        <w:rPr>
          <w:rFonts w:eastAsia="SimSun"/>
          <w:lang w:eastAsia="zh-CN"/>
        </w:rPr>
        <w:tab/>
        <w:t>Definition</w:t>
      </w:r>
      <w:r>
        <w:tab/>
      </w:r>
      <w:r>
        <w:fldChar w:fldCharType="begin"/>
      </w:r>
      <w:r>
        <w:instrText xml:space="preserve"> PAGEREF _Toc158642689 \h </w:instrText>
      </w:r>
      <w:r>
        <w:fldChar w:fldCharType="separate"/>
      </w:r>
      <w:r>
        <w:t>31</w:t>
      </w:r>
      <w:r>
        <w:fldChar w:fldCharType="end"/>
      </w:r>
    </w:p>
    <w:p w14:paraId="0B002EE5" w14:textId="10F07DFB"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8.8.2</w:t>
      </w:r>
      <w:r w:rsidRPr="00362901">
        <w:rPr>
          <w:rFonts w:eastAsia="SimSun"/>
          <w:lang w:eastAsia="zh-CN"/>
        </w:rPr>
        <w:tab/>
        <w:t>Input parameters</w:t>
      </w:r>
      <w:r>
        <w:tab/>
      </w:r>
      <w:r>
        <w:fldChar w:fldCharType="begin"/>
      </w:r>
      <w:r>
        <w:instrText xml:space="preserve"> PAGEREF _Toc158642690 \h </w:instrText>
      </w:r>
      <w:r>
        <w:fldChar w:fldCharType="separate"/>
      </w:r>
      <w:r>
        <w:t>32</w:t>
      </w:r>
      <w:r>
        <w:fldChar w:fldCharType="end"/>
      </w:r>
    </w:p>
    <w:p w14:paraId="2113B773" w14:textId="2F63EB4B"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8.9</w:t>
      </w:r>
      <w:r>
        <w:tab/>
        <w:t>notifyComments</w:t>
      </w:r>
      <w:r>
        <w:tab/>
      </w:r>
      <w:r>
        <w:fldChar w:fldCharType="begin"/>
      </w:r>
      <w:r>
        <w:instrText xml:space="preserve"> PAGEREF _Toc158642691 \h </w:instrText>
      </w:r>
      <w:r>
        <w:fldChar w:fldCharType="separate"/>
      </w:r>
      <w:r>
        <w:t>32</w:t>
      </w:r>
      <w:r>
        <w:fldChar w:fldCharType="end"/>
      </w:r>
    </w:p>
    <w:p w14:paraId="0C71695B" w14:textId="00C4F7B2"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8.9.1</w:t>
      </w:r>
      <w:r w:rsidRPr="00362901">
        <w:rPr>
          <w:rFonts w:eastAsia="SimSun"/>
          <w:lang w:eastAsia="zh-CN"/>
        </w:rPr>
        <w:tab/>
        <w:t>Definition</w:t>
      </w:r>
      <w:r>
        <w:tab/>
      </w:r>
      <w:r>
        <w:fldChar w:fldCharType="begin"/>
      </w:r>
      <w:r>
        <w:instrText xml:space="preserve"> PAGEREF _Toc158642692 \h </w:instrText>
      </w:r>
      <w:r>
        <w:fldChar w:fldCharType="separate"/>
      </w:r>
      <w:r>
        <w:t>32</w:t>
      </w:r>
      <w:r>
        <w:fldChar w:fldCharType="end"/>
      </w:r>
    </w:p>
    <w:p w14:paraId="75E392D6" w14:textId="4DB37254"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8.9.2</w:t>
      </w:r>
      <w:r w:rsidRPr="00362901">
        <w:rPr>
          <w:rFonts w:eastAsia="SimSun"/>
          <w:lang w:eastAsia="zh-CN"/>
        </w:rPr>
        <w:tab/>
        <w:t>Input parameters</w:t>
      </w:r>
      <w:r>
        <w:tab/>
      </w:r>
      <w:r>
        <w:fldChar w:fldCharType="begin"/>
      </w:r>
      <w:r>
        <w:instrText xml:space="preserve"> PAGEREF _Toc158642693 \h </w:instrText>
      </w:r>
      <w:r>
        <w:fldChar w:fldCharType="separate"/>
      </w:r>
      <w:r>
        <w:t>32</w:t>
      </w:r>
      <w:r>
        <w:fldChar w:fldCharType="end"/>
      </w:r>
    </w:p>
    <w:p w14:paraId="36850039" w14:textId="75DA4F65"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8.10</w:t>
      </w:r>
      <w:r>
        <w:tab/>
        <w:t>notifyPotentialFaultyAlarmList</w:t>
      </w:r>
      <w:r>
        <w:tab/>
      </w:r>
      <w:r>
        <w:fldChar w:fldCharType="begin"/>
      </w:r>
      <w:r>
        <w:instrText xml:space="preserve"> PAGEREF _Toc158642694 \h </w:instrText>
      </w:r>
      <w:r>
        <w:fldChar w:fldCharType="separate"/>
      </w:r>
      <w:r>
        <w:t>32</w:t>
      </w:r>
      <w:r>
        <w:fldChar w:fldCharType="end"/>
      </w:r>
    </w:p>
    <w:p w14:paraId="27665483" w14:textId="21468768"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8.10.1</w:t>
      </w:r>
      <w:r w:rsidRPr="00362901">
        <w:rPr>
          <w:rFonts w:eastAsia="SimSun"/>
          <w:lang w:eastAsia="zh-CN"/>
        </w:rPr>
        <w:tab/>
        <w:t>Definition</w:t>
      </w:r>
      <w:r>
        <w:tab/>
      </w:r>
      <w:r>
        <w:fldChar w:fldCharType="begin"/>
      </w:r>
      <w:r>
        <w:instrText xml:space="preserve"> PAGEREF _Toc158642695 \h </w:instrText>
      </w:r>
      <w:r>
        <w:fldChar w:fldCharType="separate"/>
      </w:r>
      <w:r>
        <w:t>32</w:t>
      </w:r>
      <w:r>
        <w:fldChar w:fldCharType="end"/>
      </w:r>
    </w:p>
    <w:p w14:paraId="1BC4FC36" w14:textId="1EFAEE9E"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lang w:eastAsia="zh-CN"/>
        </w:rPr>
        <w:t>8.10.2</w:t>
      </w:r>
      <w:r w:rsidRPr="00362901">
        <w:rPr>
          <w:rFonts w:eastAsia="SimSun"/>
          <w:lang w:eastAsia="zh-CN"/>
        </w:rPr>
        <w:tab/>
        <w:t>Input parameters</w:t>
      </w:r>
      <w:r>
        <w:tab/>
      </w:r>
      <w:r>
        <w:fldChar w:fldCharType="begin"/>
      </w:r>
      <w:r>
        <w:instrText xml:space="preserve"> PAGEREF _Toc158642696 \h </w:instrText>
      </w:r>
      <w:r>
        <w:fldChar w:fldCharType="separate"/>
      </w:r>
      <w:r>
        <w:t>33</w:t>
      </w:r>
      <w:r>
        <w:fldChar w:fldCharType="end"/>
      </w:r>
    </w:p>
    <w:p w14:paraId="6F0C5631" w14:textId="212DCFE6" w:rsidR="00184F9F" w:rsidRDefault="00184F9F" w:rsidP="00184F9F">
      <w:pPr>
        <w:pStyle w:val="TOC8"/>
        <w:rPr>
          <w:rFonts w:asciiTheme="minorHAnsi" w:eastAsiaTheme="minorEastAsia" w:hAnsiTheme="minorHAnsi" w:cstheme="minorBidi"/>
          <w:kern w:val="2"/>
          <w:szCs w:val="22"/>
          <w:lang w:eastAsia="en-GB"/>
          <w14:ligatures w14:val="standardContextual"/>
        </w:rPr>
      </w:pPr>
      <w:r>
        <w:t>Annex A (normative):</w:t>
      </w:r>
      <w:r>
        <w:tab/>
        <w:t xml:space="preserve"> Solution sets</w:t>
      </w:r>
      <w:r>
        <w:tab/>
      </w:r>
      <w:r>
        <w:fldChar w:fldCharType="begin"/>
      </w:r>
      <w:r>
        <w:instrText xml:space="preserve"> PAGEREF _Toc158642697 \h </w:instrText>
      </w:r>
      <w:r>
        <w:fldChar w:fldCharType="separate"/>
      </w:r>
      <w:r>
        <w:t>34</w:t>
      </w:r>
      <w:r>
        <w:fldChar w:fldCharType="end"/>
      </w:r>
    </w:p>
    <w:p w14:paraId="475386F1" w14:textId="62EEAB37"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A.1</w:t>
      </w:r>
      <w:r>
        <w:tab/>
      </w:r>
      <w:r w:rsidRPr="00362901">
        <w:rPr>
          <w:rFonts w:eastAsia="SimSun"/>
        </w:rPr>
        <w:t>RESTful HTTP-based solution set</w:t>
      </w:r>
      <w:r>
        <w:tab/>
      </w:r>
      <w:r>
        <w:fldChar w:fldCharType="begin"/>
      </w:r>
      <w:r>
        <w:instrText xml:space="preserve"> PAGEREF _Toc158642698 \h </w:instrText>
      </w:r>
      <w:r>
        <w:fldChar w:fldCharType="separate"/>
      </w:r>
      <w:r>
        <w:t>34</w:t>
      </w:r>
      <w:r>
        <w:fldChar w:fldCharType="end"/>
      </w:r>
    </w:p>
    <w:p w14:paraId="6A6CB02D" w14:textId="707E19A9"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A.1.1</w:t>
      </w:r>
      <w:r>
        <w:tab/>
        <w:t>Mapping of the NRM</w:t>
      </w:r>
      <w:r>
        <w:tab/>
      </w:r>
      <w:r>
        <w:fldChar w:fldCharType="begin"/>
      </w:r>
      <w:r>
        <w:instrText xml:space="preserve"> PAGEREF _Toc158642699 \h </w:instrText>
      </w:r>
      <w:r>
        <w:fldChar w:fldCharType="separate"/>
      </w:r>
      <w:r>
        <w:t>34</w:t>
      </w:r>
      <w:r>
        <w:fldChar w:fldCharType="end"/>
      </w:r>
    </w:p>
    <w:p w14:paraId="66AFAC60" w14:textId="2BD44BAA"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A.1.2</w:t>
      </w:r>
      <w:r>
        <w:tab/>
        <w:t>Mapping of notifications</w:t>
      </w:r>
      <w:r>
        <w:tab/>
      </w:r>
      <w:r>
        <w:fldChar w:fldCharType="begin"/>
      </w:r>
      <w:r>
        <w:instrText xml:space="preserve"> PAGEREF _Toc158642700 \h </w:instrText>
      </w:r>
      <w:r>
        <w:fldChar w:fldCharType="separate"/>
      </w:r>
      <w:r>
        <w:t>34</w:t>
      </w:r>
      <w:r>
        <w:fldChar w:fldCharType="end"/>
      </w:r>
    </w:p>
    <w:p w14:paraId="7C74CCA4" w14:textId="77915895"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A.1.3</w:t>
      </w:r>
      <w:r>
        <w:tab/>
        <w:t>OpenAPI definitions</w:t>
      </w:r>
      <w:r>
        <w:tab/>
      </w:r>
      <w:r>
        <w:fldChar w:fldCharType="begin"/>
      </w:r>
      <w:r>
        <w:instrText xml:space="preserve"> PAGEREF _Toc158642701 \h </w:instrText>
      </w:r>
      <w:r>
        <w:fldChar w:fldCharType="separate"/>
      </w:r>
      <w:r>
        <w:t>34</w:t>
      </w:r>
      <w:r>
        <w:fldChar w:fldCharType="end"/>
      </w:r>
    </w:p>
    <w:p w14:paraId="27DBB3C1" w14:textId="44E0E645"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A.1.4</w:t>
      </w:r>
      <w:r>
        <w:tab/>
        <w:t>Examples</w:t>
      </w:r>
      <w:r>
        <w:tab/>
      </w:r>
      <w:r>
        <w:fldChar w:fldCharType="begin"/>
      </w:r>
      <w:r>
        <w:instrText xml:space="preserve"> PAGEREF _Toc158642702 \h </w:instrText>
      </w:r>
      <w:r>
        <w:fldChar w:fldCharType="separate"/>
      </w:r>
      <w:r>
        <w:t>34</w:t>
      </w:r>
      <w:r>
        <w:fldChar w:fldCharType="end"/>
      </w:r>
    </w:p>
    <w:p w14:paraId="328BB67A" w14:textId="0C2E3DA3"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rsidRPr="00362901">
        <w:rPr>
          <w:rFonts w:eastAsia="SimSun"/>
        </w:rPr>
        <w:t>A.2</w:t>
      </w:r>
      <w:r w:rsidRPr="00362901">
        <w:rPr>
          <w:rFonts w:eastAsia="SimSun"/>
        </w:rPr>
        <w:tab/>
        <w:t>RESTful HTTP-based solution set for integration with ONAP VES API</w:t>
      </w:r>
      <w:r>
        <w:tab/>
      </w:r>
      <w:r>
        <w:fldChar w:fldCharType="begin"/>
      </w:r>
      <w:r>
        <w:instrText xml:space="preserve"> PAGEREF _Toc158642703 \h </w:instrText>
      </w:r>
      <w:r>
        <w:fldChar w:fldCharType="separate"/>
      </w:r>
      <w:r>
        <w:t>36</w:t>
      </w:r>
      <w:r>
        <w:fldChar w:fldCharType="end"/>
      </w:r>
    </w:p>
    <w:p w14:paraId="34E4251C" w14:textId="5631FC32"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t>A.2.1</w:t>
      </w:r>
      <w:r w:rsidRPr="00362901">
        <w:rPr>
          <w:rFonts w:eastAsia="SimSun"/>
        </w:rPr>
        <w:tab/>
        <w:t>General</w:t>
      </w:r>
      <w:r>
        <w:tab/>
      </w:r>
      <w:r>
        <w:fldChar w:fldCharType="begin"/>
      </w:r>
      <w:r>
        <w:instrText xml:space="preserve"> PAGEREF _Toc158642704 \h </w:instrText>
      </w:r>
      <w:r>
        <w:fldChar w:fldCharType="separate"/>
      </w:r>
      <w:r>
        <w:t>36</w:t>
      </w:r>
      <w:r>
        <w:fldChar w:fldCharType="end"/>
      </w:r>
    </w:p>
    <w:p w14:paraId="2F708541" w14:textId="5E36E957"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t>A.2.2</w:t>
      </w:r>
      <w:r w:rsidRPr="00362901">
        <w:rPr>
          <w:rFonts w:eastAsia="SimSun"/>
        </w:rPr>
        <w:tab/>
        <w:t>Mapping of notifications</w:t>
      </w:r>
      <w:r>
        <w:tab/>
      </w:r>
      <w:r>
        <w:fldChar w:fldCharType="begin"/>
      </w:r>
      <w:r>
        <w:instrText xml:space="preserve"> PAGEREF _Toc158642705 \h </w:instrText>
      </w:r>
      <w:r>
        <w:fldChar w:fldCharType="separate"/>
      </w:r>
      <w:r>
        <w:t>36</w:t>
      </w:r>
      <w:r>
        <w:fldChar w:fldCharType="end"/>
      </w:r>
    </w:p>
    <w:p w14:paraId="0AB4DF8A" w14:textId="3E2830DC"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rPr>
        <w:t>A.2.2.1</w:t>
      </w:r>
      <w:r w:rsidRPr="00362901">
        <w:rPr>
          <w:rFonts w:eastAsia="SimSun"/>
        </w:rPr>
        <w:tab/>
        <w:t>General</w:t>
      </w:r>
      <w:r>
        <w:tab/>
      </w:r>
      <w:r>
        <w:fldChar w:fldCharType="begin"/>
      </w:r>
      <w:r>
        <w:instrText xml:space="preserve"> PAGEREF _Toc158642706 \h </w:instrText>
      </w:r>
      <w:r>
        <w:fldChar w:fldCharType="separate"/>
      </w:r>
      <w:r>
        <w:t>36</w:t>
      </w:r>
      <w:r>
        <w:fldChar w:fldCharType="end"/>
      </w:r>
    </w:p>
    <w:p w14:paraId="57F06B33" w14:textId="33469229" w:rsidR="00184F9F" w:rsidRDefault="00184F9F" w:rsidP="00184F9F">
      <w:pPr>
        <w:pStyle w:val="TOC4"/>
        <w:rPr>
          <w:rFonts w:asciiTheme="minorHAnsi" w:eastAsiaTheme="minorEastAsia" w:hAnsiTheme="minorHAnsi" w:cstheme="minorBidi"/>
          <w:kern w:val="2"/>
          <w:sz w:val="22"/>
          <w:szCs w:val="22"/>
          <w:lang w:eastAsia="en-GB"/>
          <w14:ligatures w14:val="standardContextual"/>
        </w:rPr>
      </w:pPr>
      <w:r w:rsidRPr="00362901">
        <w:rPr>
          <w:rFonts w:eastAsia="SimSun"/>
        </w:rPr>
        <w:t>A.2.2.2</w:t>
      </w:r>
      <w:r w:rsidRPr="00362901">
        <w:rPr>
          <w:rFonts w:eastAsia="SimSun"/>
        </w:rPr>
        <w:tab/>
        <w:t>Resources</w:t>
      </w:r>
      <w:r>
        <w:tab/>
      </w:r>
      <w:r>
        <w:fldChar w:fldCharType="begin"/>
      </w:r>
      <w:r>
        <w:instrText xml:space="preserve"> PAGEREF _Toc158642707 \h </w:instrText>
      </w:r>
      <w:r>
        <w:fldChar w:fldCharType="separate"/>
      </w:r>
      <w:r>
        <w:t>36</w:t>
      </w:r>
      <w:r>
        <w:fldChar w:fldCharType="end"/>
      </w:r>
    </w:p>
    <w:p w14:paraId="3D4D7AF7" w14:textId="0465A449"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rsidRPr="00362901">
        <w:rPr>
          <w:rFonts w:eastAsia="SimSun"/>
        </w:rPr>
        <w:t>A.2.3</w:t>
      </w:r>
      <w:r w:rsidRPr="00362901">
        <w:rPr>
          <w:rFonts w:eastAsia="SimSun"/>
        </w:rPr>
        <w:tab/>
      </w:r>
      <w:r w:rsidRPr="00362901">
        <w:rPr>
          <w:rFonts w:eastAsia="SimSun"/>
          <w:lang w:eastAsia="de-DE"/>
        </w:rPr>
        <w:t>Integration with ONAP VES</w:t>
      </w:r>
      <w:r>
        <w:tab/>
      </w:r>
      <w:r>
        <w:fldChar w:fldCharType="begin"/>
      </w:r>
      <w:r>
        <w:instrText xml:space="preserve"> PAGEREF _Toc158642708 \h </w:instrText>
      </w:r>
      <w:r>
        <w:fldChar w:fldCharType="separate"/>
      </w:r>
      <w:r>
        <w:t>37</w:t>
      </w:r>
      <w:r>
        <w:fldChar w:fldCharType="end"/>
      </w:r>
    </w:p>
    <w:p w14:paraId="60731DBC" w14:textId="01E8F91C" w:rsidR="00184F9F" w:rsidRDefault="00184F9F" w:rsidP="00184F9F">
      <w:pPr>
        <w:pStyle w:val="TOC2"/>
        <w:rPr>
          <w:rFonts w:asciiTheme="minorHAnsi" w:eastAsiaTheme="minorEastAsia" w:hAnsiTheme="minorHAnsi" w:cstheme="minorBidi"/>
          <w:kern w:val="2"/>
          <w:sz w:val="22"/>
          <w:szCs w:val="22"/>
          <w:lang w:eastAsia="en-GB"/>
          <w14:ligatures w14:val="standardContextual"/>
        </w:rPr>
      </w:pPr>
      <w:r>
        <w:t>A.3</w:t>
      </w:r>
      <w:r>
        <w:tab/>
        <w:t>NETCONF/YANG solution set</w:t>
      </w:r>
      <w:r>
        <w:tab/>
      </w:r>
      <w:r>
        <w:fldChar w:fldCharType="begin"/>
      </w:r>
      <w:r>
        <w:instrText xml:space="preserve"> PAGEREF _Toc158642709 \h </w:instrText>
      </w:r>
      <w:r>
        <w:fldChar w:fldCharType="separate"/>
      </w:r>
      <w:r>
        <w:t>37</w:t>
      </w:r>
      <w:r>
        <w:fldChar w:fldCharType="end"/>
      </w:r>
    </w:p>
    <w:p w14:paraId="3B48A47E" w14:textId="61563B40"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A.3.1</w:t>
      </w:r>
      <w:r>
        <w:tab/>
        <w:t>General</w:t>
      </w:r>
      <w:r>
        <w:tab/>
      </w:r>
      <w:r>
        <w:fldChar w:fldCharType="begin"/>
      </w:r>
      <w:r>
        <w:instrText xml:space="preserve"> PAGEREF _Toc158642710 \h </w:instrText>
      </w:r>
      <w:r>
        <w:fldChar w:fldCharType="separate"/>
      </w:r>
      <w:r>
        <w:t>37</w:t>
      </w:r>
      <w:r>
        <w:fldChar w:fldCharType="end"/>
      </w:r>
    </w:p>
    <w:p w14:paraId="6CDB3E87" w14:textId="40F1D949" w:rsidR="00184F9F" w:rsidRDefault="00184F9F" w:rsidP="00184F9F">
      <w:pPr>
        <w:pStyle w:val="TOC3"/>
        <w:rPr>
          <w:rFonts w:asciiTheme="minorHAnsi" w:eastAsiaTheme="minorEastAsia" w:hAnsiTheme="minorHAnsi" w:cstheme="minorBidi"/>
          <w:kern w:val="2"/>
          <w:sz w:val="22"/>
          <w:szCs w:val="22"/>
          <w:lang w:eastAsia="en-GB"/>
          <w14:ligatures w14:val="standardContextual"/>
        </w:rPr>
      </w:pPr>
      <w:r>
        <w:t>A.3.2</w:t>
      </w:r>
      <w:r>
        <w:tab/>
        <w:t>YANG definitions</w:t>
      </w:r>
      <w:r>
        <w:tab/>
      </w:r>
      <w:r>
        <w:fldChar w:fldCharType="begin"/>
      </w:r>
      <w:r>
        <w:instrText xml:space="preserve"> PAGEREF _Toc158642711 \h </w:instrText>
      </w:r>
      <w:r>
        <w:fldChar w:fldCharType="separate"/>
      </w:r>
      <w:r>
        <w:t>37</w:t>
      </w:r>
      <w:r>
        <w:fldChar w:fldCharType="end"/>
      </w:r>
    </w:p>
    <w:p w14:paraId="31FAA932" w14:textId="7D507CD3" w:rsidR="00184F9F" w:rsidRDefault="00184F9F" w:rsidP="00184F9F">
      <w:pPr>
        <w:pStyle w:val="TOC8"/>
        <w:rPr>
          <w:rFonts w:asciiTheme="minorHAnsi" w:eastAsiaTheme="minorEastAsia" w:hAnsiTheme="minorHAnsi" w:cstheme="minorBidi"/>
          <w:kern w:val="2"/>
          <w:szCs w:val="22"/>
          <w:lang w:eastAsia="en-GB"/>
          <w14:ligatures w14:val="standardContextual"/>
        </w:rPr>
      </w:pPr>
      <w:r>
        <w:t>Annex B (informative):</w:t>
      </w:r>
      <w:r>
        <w:tab/>
        <w:t xml:space="preserve"> Probable Causes</w:t>
      </w:r>
      <w:r>
        <w:tab/>
      </w:r>
      <w:r>
        <w:fldChar w:fldCharType="begin"/>
      </w:r>
      <w:r>
        <w:instrText xml:space="preserve"> PAGEREF _Toc158642712 \h </w:instrText>
      </w:r>
      <w:r>
        <w:fldChar w:fldCharType="separate"/>
      </w:r>
      <w:r>
        <w:t>38</w:t>
      </w:r>
      <w:r>
        <w:fldChar w:fldCharType="end"/>
      </w:r>
    </w:p>
    <w:p w14:paraId="7839A938" w14:textId="3D67D147" w:rsidR="00184F9F" w:rsidRDefault="00184F9F" w:rsidP="00184F9F">
      <w:pPr>
        <w:pStyle w:val="TOC8"/>
        <w:rPr>
          <w:rFonts w:asciiTheme="minorHAnsi" w:eastAsiaTheme="minorEastAsia" w:hAnsiTheme="minorHAnsi" w:cstheme="minorBidi"/>
          <w:kern w:val="2"/>
          <w:szCs w:val="22"/>
          <w:lang w:eastAsia="en-GB"/>
          <w14:ligatures w14:val="standardContextual"/>
        </w:rPr>
      </w:pPr>
      <w:r>
        <w:t>Annex C (informative):</w:t>
      </w:r>
      <w:r>
        <w:tab/>
        <w:t>Change history</w:t>
      </w:r>
      <w:r>
        <w:tab/>
      </w:r>
      <w:r>
        <w:fldChar w:fldCharType="begin"/>
      </w:r>
      <w:r>
        <w:instrText xml:space="preserve"> PAGEREF _Toc158642713 \h </w:instrText>
      </w:r>
      <w:r>
        <w:fldChar w:fldCharType="separate"/>
      </w:r>
      <w:r>
        <w:t>44</w:t>
      </w:r>
      <w:r>
        <w:fldChar w:fldCharType="end"/>
      </w:r>
    </w:p>
    <w:p w14:paraId="0B9E3498" w14:textId="571DC32D"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158642612"/>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158642613"/>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158642614"/>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4BED2B70" w:rsidR="002B6147" w:rsidRPr="008227B8" w:rsidRDefault="002B6147" w:rsidP="000815A8">
      <w:pPr>
        <w:pStyle w:val="EX"/>
        <w:rPr>
          <w:rFonts w:eastAsia="SimSun"/>
        </w:rPr>
      </w:pPr>
      <w:r w:rsidRPr="008227B8">
        <w:rPr>
          <w:rFonts w:eastAsia="SimSun"/>
        </w:rPr>
        <w:t>[11]</w:t>
      </w:r>
      <w:r w:rsidRPr="008227B8">
        <w:rPr>
          <w:rFonts w:eastAsia="SimSun"/>
        </w:rPr>
        <w:tab/>
        <w:t xml:space="preserve">Management and Orchestration APIs Stage 3 Repository </w:t>
      </w:r>
      <w:hyperlink r:id="rId14" w:history="1">
        <w:r w:rsidRPr="008227B8">
          <w:rPr>
            <w:color w:val="0000FF"/>
            <w:u w:val="single"/>
          </w:rPr>
          <w:t>https://forge.3gpp.org/rep/sa5/MnS/-/tree/Tag_Rel18_SA103/</w:t>
        </w:r>
      </w:hyperlink>
      <w:r w:rsidR="007D215E" w:rsidRPr="008227B8">
        <w:rPr>
          <w:color w:val="0000FF"/>
        </w:rPr>
        <w:t>.</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Pr="008227B8" w:rsidRDefault="002B6147" w:rsidP="00AB1256">
      <w:pPr>
        <w:pStyle w:val="EX"/>
        <w:rPr>
          <w:lang w:eastAsia="zh-CN"/>
        </w:rPr>
      </w:pPr>
      <w:r w:rsidRPr="008227B8">
        <w:rPr>
          <w:lang w:eastAsia="zh-CN"/>
        </w:rPr>
        <w:lastRenderedPageBreak/>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57CF00DA" w14:textId="77777777" w:rsidR="002B6147" w:rsidRPr="008227B8" w:rsidRDefault="002B6147" w:rsidP="00550B19">
      <w:pPr>
        <w:pStyle w:val="Heading1"/>
      </w:pPr>
      <w:bookmarkStart w:id="23" w:name="definitions"/>
      <w:bookmarkStart w:id="24" w:name="_Toc157982636"/>
      <w:bookmarkStart w:id="25" w:name="_Toc158642615"/>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158642616"/>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Pr="008227B8"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158642617"/>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158642618"/>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58642619"/>
      <w:bookmarkStart w:id="34" w:name="_Toc157982640"/>
      <w:r w:rsidRPr="008227B8">
        <w:t>4</w:t>
      </w:r>
      <w:r w:rsidRPr="008227B8">
        <w:tab/>
        <w:t>Concepts and overview</w:t>
      </w:r>
      <w:bookmarkEnd w:id="33"/>
      <w:r w:rsidRPr="008227B8" w:rsidDel="00173912">
        <w:t xml:space="preserve"> </w:t>
      </w:r>
      <w:bookmarkEnd w:id="34"/>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lastRenderedPageBreak/>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158642620"/>
      <w:bookmarkStart w:id="36" w:name="_Toc157982641"/>
      <w:r w:rsidRPr="008227B8">
        <w:t>5</w:t>
      </w:r>
      <w:r w:rsidRPr="008227B8">
        <w:tab/>
        <w:t>Requirements</w:t>
      </w:r>
      <w:bookmarkEnd w:id="35"/>
      <w:r w:rsidRPr="008227B8">
        <w:t xml:space="preserve"> </w:t>
      </w:r>
      <w:bookmarkEnd w:id="36"/>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lastRenderedPageBreak/>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158642621"/>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158642622"/>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lastRenderedPageBreak/>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158642623"/>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158642624"/>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8227B8" w:rsidRDefault="002B6147" w:rsidP="002B6147">
      <w:pPr>
        <w:rPr>
          <w:rFonts w:eastAsia="SimSun"/>
          <w:lang w:eastAsia="zh-CN"/>
        </w:rPr>
      </w:pPr>
      <w:bookmarkStart w:id="66" w:name="_MCCTEMPBM_CRPT22660030___7"/>
      <w:r w:rsidRPr="008227B8">
        <w:rPr>
          <w:rFonts w:ascii="Times" w:hAnsi="Times" w:cs="Times"/>
          <w:color w:val="000000"/>
          <w:szCs w:val="24"/>
          <w:lang w:eastAsia="en-GB"/>
        </w:rPr>
        <w:lastRenderedPageBreak/>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158642625"/>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158642626"/>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158642627"/>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158642628"/>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158642629"/>
      <w:r w:rsidRPr="008227B8">
        <w:lastRenderedPageBreak/>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158642630"/>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158642631"/>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158642632"/>
      <w:r w:rsidRPr="008227B8">
        <w:t>6.</w:t>
      </w:r>
      <w:r w:rsidR="002B6147" w:rsidRPr="008227B8">
        <w:t>11</w:t>
      </w:r>
      <w:r w:rsidR="002B6147" w:rsidRPr="008227B8">
        <w:tab/>
        <w:t>Reliability of alarm lists</w:t>
      </w:r>
      <w:bookmarkEnd w:id="81"/>
      <w:bookmarkEnd w:id="82"/>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3" w:name="_Toc157982654"/>
      <w:bookmarkStart w:id="84" w:name="_Toc158642633"/>
      <w:r w:rsidRPr="008227B8">
        <w:lastRenderedPageBreak/>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1C7DED23" w14:textId="77777777" w:rsidR="002B6147" w:rsidRPr="008227B8" w:rsidRDefault="002B6147" w:rsidP="002B6147">
      <w:pPr>
        <w:rPr>
          <w:rFonts w:eastAsia="SimSun"/>
          <w:lang w:eastAsia="zh-CN"/>
        </w:rPr>
      </w:pPr>
      <w:r w:rsidRPr="008227B8">
        <w:rPr>
          <w:rFonts w:eastAsia="SimSun"/>
          <w:lang w:eastAsia="zh-CN"/>
        </w:rPr>
        <w:t>When the perceived severity attribute changes its value, except to cleared, the MnS producer may send instead of a notify changed alarm general notification a notify changed alarm notification.</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77777777" w:rsidR="002B6147" w:rsidRPr="008227B8" w:rsidRDefault="002B6147" w:rsidP="002B6147">
      <w:pPr>
        <w:rPr>
          <w:rFonts w:eastAsia="SimSun"/>
          <w:lang w:eastAsia="zh-CN"/>
        </w:rPr>
      </w:pPr>
      <w:r w:rsidRPr="008227B8">
        <w:rPr>
          <w:rFonts w:eastAsia="SimSun"/>
          <w:lang w:eastAsia="zh-CN"/>
        </w:rPr>
        <w:t>When (parts of) the alarm list are 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158642634"/>
      <w:r w:rsidRPr="008227B8">
        <w:lastRenderedPageBreak/>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158642635"/>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158642636"/>
      <w:r w:rsidRPr="008227B8">
        <w:lastRenderedPageBreak/>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158642637"/>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73028109" w14:textId="77777777" w:rsidTr="00AD2F20">
        <w:tc>
          <w:tcPr>
            <w:tcW w:w="3028" w:type="pct"/>
          </w:tcPr>
          <w:p w14:paraId="6A210A6C" w14:textId="3EE40DFA" w:rsidR="002B6147" w:rsidRPr="008227B8" w:rsidRDefault="002B6147" w:rsidP="002B6147">
            <w:pPr>
              <w:keepNext/>
              <w:keepLines/>
              <w:spacing w:after="0"/>
              <w:rPr>
                <w:rFonts w:ascii="Arial" w:hAnsi="Arial" w:cs="Arial"/>
                <w:sz w:val="18"/>
              </w:rPr>
            </w:pPr>
            <w:bookmarkStart w:id="93" w:name="_MCCTEMPBM_CRPT22660037___7" w:colFirst="0" w:colLast="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notifyMOICreation</w:t>
            </w:r>
          </w:p>
        </w:tc>
        <w:tc>
          <w:tcPr>
            <w:tcW w:w="1972" w:type="pct"/>
          </w:tcPr>
          <w:p w14:paraId="1099B006"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notifyMOICreation</w:t>
            </w:r>
          </w:p>
        </w:tc>
      </w:tr>
      <w:tr w:rsidR="002B6147" w:rsidRPr="008227B8" w14:paraId="6AF8046F" w14:textId="77777777" w:rsidTr="00AD2F20">
        <w:tc>
          <w:tcPr>
            <w:tcW w:w="3028" w:type="pct"/>
          </w:tcPr>
          <w:p w14:paraId="421D3293" w14:textId="182766BB" w:rsidR="002B6147" w:rsidRPr="008227B8" w:rsidRDefault="002B6147" w:rsidP="002B6147">
            <w:pPr>
              <w:keepNext/>
              <w:keepLines/>
              <w:spacing w:after="0"/>
              <w:rPr>
                <w:rFonts w:ascii="Arial" w:hAnsi="Arial" w:cs="Arial"/>
                <w:sz w:val="18"/>
              </w:rPr>
            </w:pPr>
            <w:bookmarkStart w:id="94" w:name="_MCCTEMPBM_CRPT22660038___7" w:colFirst="0" w:colLast="0"/>
            <w:bookmarkEnd w:id="93"/>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notifyMOIDeletion</w:t>
            </w:r>
          </w:p>
        </w:tc>
        <w:tc>
          <w:tcPr>
            <w:tcW w:w="1972" w:type="pct"/>
          </w:tcPr>
          <w:p w14:paraId="752A186D"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notifyMOIDeletion</w:t>
            </w:r>
          </w:p>
        </w:tc>
      </w:tr>
      <w:tr w:rsidR="002B6147" w:rsidRPr="008227B8" w14:paraId="741132E8" w14:textId="77777777" w:rsidTr="00AD2F20">
        <w:tc>
          <w:tcPr>
            <w:tcW w:w="3028" w:type="pct"/>
          </w:tcPr>
          <w:p w14:paraId="47CEF376" w14:textId="2DA54CE4" w:rsidR="002B6147" w:rsidRPr="008227B8" w:rsidRDefault="002B6147" w:rsidP="002B6147">
            <w:pPr>
              <w:keepNext/>
              <w:keepLines/>
              <w:spacing w:after="0"/>
              <w:rPr>
                <w:rFonts w:ascii="Arial" w:hAnsi="Arial" w:cs="Arial"/>
                <w:sz w:val="18"/>
              </w:rPr>
            </w:pPr>
            <w:bookmarkStart w:id="95" w:name="_MCCTEMPBM_CRPT22660039___7" w:colFirst="0" w:colLast="0"/>
            <w:bookmarkEnd w:id="94"/>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notifyMOIAttributeValueChanges</w:t>
            </w:r>
          </w:p>
        </w:tc>
        <w:tc>
          <w:tcPr>
            <w:tcW w:w="1972" w:type="pct"/>
          </w:tcPr>
          <w:p w14:paraId="695EC75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notifyMOIAttributeValueChanges</w:t>
            </w:r>
          </w:p>
        </w:tc>
      </w:tr>
      <w:tr w:rsidR="002B6147" w:rsidRPr="008227B8" w14:paraId="2F125B03" w14:textId="77777777" w:rsidTr="00AD2F20">
        <w:tc>
          <w:tcPr>
            <w:tcW w:w="3028" w:type="pct"/>
          </w:tcPr>
          <w:p w14:paraId="52DAEF3B" w14:textId="30358FEB" w:rsidR="002B6147" w:rsidRPr="008227B8" w:rsidRDefault="002B6147" w:rsidP="002B6147">
            <w:pPr>
              <w:keepNext/>
              <w:keepLines/>
              <w:spacing w:after="0"/>
              <w:rPr>
                <w:rFonts w:ascii="Arial" w:hAnsi="Arial" w:cs="Arial"/>
                <w:sz w:val="18"/>
              </w:rPr>
            </w:pPr>
            <w:bookmarkStart w:id="96" w:name="_MCCTEMPBM_CRPT22660040___7" w:colFirst="0" w:colLast="0"/>
            <w:bookmarkEnd w:id="95"/>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notifyMOIChanges</w:t>
            </w:r>
          </w:p>
        </w:tc>
        <w:tc>
          <w:tcPr>
            <w:tcW w:w="1972" w:type="pct"/>
          </w:tcPr>
          <w:p w14:paraId="34189B8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notifyMOIChanges</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3FF6BAFA" w:rsidR="002B6147" w:rsidRPr="008227B8" w:rsidRDefault="002B6147" w:rsidP="002B6147">
            <w:pPr>
              <w:keepNext/>
              <w:keepLines/>
              <w:spacing w:after="0"/>
              <w:rPr>
                <w:rFonts w:ascii="Arial" w:hAnsi="Arial" w:cs="Arial"/>
                <w:sz w:val="18"/>
              </w:rPr>
            </w:pPr>
            <w:bookmarkStart w:id="97" w:name="_MCCTEMPBM_CRPT22660041___7" w:colFirst="0" w:colLast="0"/>
            <w:bookmarkEnd w:id="96"/>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B84D1A6" w:rsidR="002B6147" w:rsidRPr="008227B8" w:rsidRDefault="002B6147" w:rsidP="002B6147">
            <w:pPr>
              <w:keepNext/>
              <w:keepLines/>
              <w:spacing w:after="0"/>
              <w:rPr>
                <w:rFonts w:ascii="Arial" w:hAnsi="Arial" w:cs="Arial"/>
                <w:sz w:val="18"/>
              </w:rPr>
            </w:pPr>
            <w:bookmarkStart w:id="98" w:name="_MCCTEMPBM_CRPT22660042___7" w:colFirst="0" w:colLast="0"/>
            <w:bookmarkEnd w:id="97"/>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5A95F00C" w:rsidR="002B6147" w:rsidRPr="008227B8" w:rsidRDefault="002B6147" w:rsidP="002B6147">
            <w:pPr>
              <w:keepNext/>
              <w:keepLines/>
              <w:spacing w:after="0"/>
              <w:rPr>
                <w:rFonts w:ascii="Arial" w:hAnsi="Arial" w:cs="Arial"/>
                <w:sz w:val="18"/>
              </w:rPr>
            </w:pPr>
            <w:bookmarkStart w:id="99" w:name="_MCCTEMPBM_CRPT22660043___7" w:colFirst="0" w:colLast="0"/>
            <w:bookmarkEnd w:id="98"/>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5F25A1D" w:rsidR="002B6147" w:rsidRPr="008227B8" w:rsidRDefault="002B6147" w:rsidP="002B6147">
            <w:pPr>
              <w:keepNext/>
              <w:keepLines/>
              <w:spacing w:after="0"/>
              <w:rPr>
                <w:rFonts w:ascii="Arial" w:hAnsi="Arial" w:cs="Arial"/>
                <w:sz w:val="18"/>
              </w:rPr>
            </w:pPr>
            <w:bookmarkStart w:id="100" w:name="_MCCTEMPBM_CRPT22660044___7" w:colFirst="0" w:colLast="0"/>
            <w:bookmarkEnd w:id="99"/>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B6AB5C3" w:rsidR="002B6147" w:rsidRPr="008227B8" w:rsidRDefault="002B6147" w:rsidP="002B6147">
            <w:pPr>
              <w:keepNext/>
              <w:keepLines/>
              <w:spacing w:after="0"/>
              <w:rPr>
                <w:rFonts w:ascii="Arial" w:hAnsi="Arial" w:cs="Arial"/>
                <w:sz w:val="18"/>
              </w:rPr>
            </w:pPr>
            <w:bookmarkStart w:id="101" w:name="_MCCTEMPBM_CRPT22660045___7" w:colFirst="0" w:colLast="0"/>
            <w:bookmarkEnd w:id="100"/>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32BAA10" w:rsidR="002B6147" w:rsidRPr="008227B8" w:rsidRDefault="002B6147" w:rsidP="002B6147">
            <w:pPr>
              <w:keepNext/>
              <w:keepLines/>
              <w:spacing w:after="0"/>
              <w:rPr>
                <w:rFonts w:ascii="Arial" w:hAnsi="Arial" w:cs="Arial"/>
                <w:sz w:val="18"/>
              </w:rPr>
            </w:pPr>
            <w:bookmarkStart w:id="102" w:name="_MCCTEMPBM_CRPT22660046___7" w:colFirst="0" w:colLast="0"/>
            <w:bookmarkEnd w:id="101"/>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ThresholdInfo</w:t>
            </w:r>
          </w:p>
        </w:tc>
      </w:tr>
    </w:tbl>
    <w:p w14:paraId="4790D67D" w14:textId="77777777" w:rsidR="00184F9F" w:rsidRDefault="00184F9F" w:rsidP="00184F9F">
      <w:bookmarkStart w:id="103" w:name="_Toc157982659"/>
      <w:bookmarkEnd w:id="102"/>
    </w:p>
    <w:p w14:paraId="6B7236EE" w14:textId="6B2362C4" w:rsidR="002B6147" w:rsidRPr="008227B8" w:rsidRDefault="00C77DBA" w:rsidP="002F011B">
      <w:pPr>
        <w:pStyle w:val="Heading2"/>
      </w:pPr>
      <w:bookmarkStart w:id="104" w:name="_Toc158642638"/>
      <w:r w:rsidRPr="008227B8">
        <w:t>7.</w:t>
      </w:r>
      <w:r w:rsidR="002B6147" w:rsidRPr="008227B8">
        <w:t>2</w:t>
      </w:r>
      <w:r w:rsidR="002B6147" w:rsidRPr="008227B8">
        <w:tab/>
        <w:t>Class diagrams</w:t>
      </w:r>
      <w:bookmarkEnd w:id="103"/>
      <w:bookmarkEnd w:id="104"/>
    </w:p>
    <w:p w14:paraId="17B238A2" w14:textId="095BA82A" w:rsidR="002B6147" w:rsidRPr="008227B8" w:rsidRDefault="00C77DBA" w:rsidP="004250E7">
      <w:pPr>
        <w:pStyle w:val="Heading3"/>
        <w:rPr>
          <w:rFonts w:eastAsia="SimSun"/>
          <w:lang w:eastAsia="zh-CN"/>
        </w:rPr>
      </w:pPr>
      <w:bookmarkStart w:id="105" w:name="_Toc157982660"/>
      <w:bookmarkStart w:id="106" w:name="_Toc158642639"/>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5"/>
      <w:bookmarkEnd w:id="106"/>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7" w:name="_Toc157982661"/>
      <w:bookmarkStart w:id="108" w:name="_Toc158642640"/>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7"/>
      <w:bookmarkEnd w:id="108"/>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9" w:name="_Toc157982662"/>
      <w:bookmarkStart w:id="110" w:name="_Toc158642641"/>
      <w:r w:rsidRPr="008227B8">
        <w:lastRenderedPageBreak/>
        <w:t>7.</w:t>
      </w:r>
      <w:r w:rsidR="002B6147" w:rsidRPr="008227B8">
        <w:t>3</w:t>
      </w:r>
      <w:r w:rsidR="002B6147" w:rsidRPr="008227B8">
        <w:tab/>
        <w:t>Class definitions</w:t>
      </w:r>
      <w:bookmarkEnd w:id="109"/>
      <w:bookmarkEnd w:id="110"/>
    </w:p>
    <w:p w14:paraId="32C1979E" w14:textId="0CDF8EF3" w:rsidR="002B6147" w:rsidRPr="008227B8" w:rsidRDefault="00C77DBA" w:rsidP="004250E7">
      <w:pPr>
        <w:pStyle w:val="Heading3"/>
        <w:rPr>
          <w:rFonts w:eastAsia="SimSun"/>
          <w:lang w:eastAsia="zh-CN"/>
        </w:rPr>
      </w:pPr>
      <w:bookmarkStart w:id="111" w:name="_Toc157982663"/>
      <w:bookmarkStart w:id="112" w:name="_Toc158642642"/>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11"/>
      <w:bookmarkEnd w:id="112"/>
    </w:p>
    <w:p w14:paraId="47E2459D" w14:textId="0B7242FF" w:rsidR="002B6147" w:rsidRPr="008227B8" w:rsidRDefault="00C77DBA" w:rsidP="004250E7">
      <w:pPr>
        <w:pStyle w:val="Heading4"/>
        <w:rPr>
          <w:rFonts w:eastAsia="SimSun"/>
          <w:lang w:eastAsia="zh-CN"/>
        </w:rPr>
      </w:pPr>
      <w:bookmarkStart w:id="113" w:name="_Toc157982664"/>
      <w:bookmarkStart w:id="114" w:name="_Toc158642643"/>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13"/>
      <w:bookmarkEnd w:id="114"/>
    </w:p>
    <w:p w14:paraId="4E95813C" w14:textId="77777777" w:rsidR="002B6147" w:rsidRPr="008227B8" w:rsidRDefault="002B6147" w:rsidP="002B6147">
      <w:bookmarkStart w:id="115"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5"/>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6" w:name="_Toc157982665"/>
      <w:bookmarkStart w:id="117" w:name="_Toc158642644"/>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6"/>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8"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9" w:name="_MCCTEMPBM_CRPT22660052___7"/>
            <w:bookmarkStart w:id="120" w:name="_MCCTEMPBM_CRPT22660053___4" w:colFirst="1" w:colLast="4"/>
            <w:bookmarkEnd w:id="118"/>
            <w:r w:rsidRPr="008227B8">
              <w:rPr>
                <w:rFonts w:ascii="Arial" w:hAnsi="Arial" w:cs="Arial"/>
                <w:sz w:val="18"/>
                <w:szCs w:val="18"/>
              </w:rPr>
              <w:t>alarmId</w:t>
            </w:r>
            <w:bookmarkEnd w:id="119"/>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21" w:name="_MCCTEMPBM_CRPT22660054___7"/>
            <w:bookmarkStart w:id="122" w:name="_MCCTEMPBM_CRPT22660055___4" w:colFirst="1" w:colLast="4"/>
            <w:bookmarkEnd w:id="120"/>
            <w:r w:rsidRPr="008227B8">
              <w:rPr>
                <w:rFonts w:ascii="Arial" w:hAnsi="Arial" w:cs="Arial"/>
                <w:sz w:val="18"/>
                <w:szCs w:val="18"/>
              </w:rPr>
              <w:t>objectInstance</w:t>
            </w:r>
            <w:bookmarkEnd w:id="121"/>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23" w:name="_MCCTEMPBM_CRPT22660056___7"/>
            <w:bookmarkStart w:id="124" w:name="_MCCTEMPBM_CRPT22660057___4" w:colFirst="1" w:colLast="4"/>
            <w:bookmarkEnd w:id="122"/>
            <w:r w:rsidRPr="008227B8">
              <w:rPr>
                <w:rFonts w:ascii="Arial" w:hAnsi="Arial" w:cs="Arial"/>
                <w:sz w:val="18"/>
                <w:szCs w:val="18"/>
              </w:rPr>
              <w:t>notificationId</w:t>
            </w:r>
            <w:bookmarkEnd w:id="123"/>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5" w:name="_MCCTEMPBM_CRPT22660058___7"/>
            <w:bookmarkStart w:id="126" w:name="_MCCTEMPBM_CRPT22660059___4" w:colFirst="1" w:colLast="4"/>
            <w:bookmarkEnd w:id="124"/>
            <w:r w:rsidRPr="008227B8">
              <w:rPr>
                <w:rFonts w:ascii="Arial" w:hAnsi="Arial" w:cs="Arial"/>
                <w:sz w:val="18"/>
                <w:szCs w:val="18"/>
              </w:rPr>
              <w:t>alarmRaisedTime</w:t>
            </w:r>
            <w:bookmarkEnd w:id="125"/>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7" w:name="_MCCTEMPBM_CRPT22660060___7"/>
            <w:bookmarkStart w:id="128" w:name="_MCCTEMPBM_CRPT22660061___4" w:colFirst="1" w:colLast="4"/>
            <w:bookmarkEnd w:id="126"/>
            <w:r w:rsidRPr="008227B8">
              <w:rPr>
                <w:rFonts w:ascii="Arial" w:hAnsi="Arial" w:cs="Arial"/>
                <w:sz w:val="18"/>
                <w:szCs w:val="18"/>
              </w:rPr>
              <w:t>alarmChangedTime</w:t>
            </w:r>
            <w:bookmarkEnd w:id="127"/>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9" w:name="_MCCTEMPBM_CRPT22660062___7"/>
            <w:bookmarkStart w:id="130" w:name="_MCCTEMPBM_CRPT22660063___4" w:colFirst="1" w:colLast="4"/>
            <w:bookmarkEnd w:id="128"/>
            <w:r w:rsidRPr="008227B8">
              <w:rPr>
                <w:rFonts w:ascii="Arial" w:hAnsi="Arial" w:cs="Arial"/>
                <w:sz w:val="18"/>
                <w:szCs w:val="18"/>
              </w:rPr>
              <w:t>alarmClearedTime</w:t>
            </w:r>
            <w:bookmarkEnd w:id="129"/>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31" w:name="_MCCTEMPBM_CRPT22660064___7"/>
            <w:bookmarkStart w:id="132" w:name="_MCCTEMPBM_CRPT22660065___4" w:colFirst="1" w:colLast="4"/>
            <w:bookmarkEnd w:id="130"/>
            <w:r w:rsidRPr="008227B8">
              <w:rPr>
                <w:rFonts w:ascii="Arial" w:hAnsi="Arial" w:cs="Arial"/>
                <w:sz w:val="18"/>
                <w:szCs w:val="18"/>
              </w:rPr>
              <w:t>alarmType</w:t>
            </w:r>
            <w:bookmarkEnd w:id="131"/>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33" w:name="_MCCTEMPBM_CRPT22660066___7"/>
            <w:bookmarkStart w:id="134" w:name="_MCCTEMPBM_CRPT22660067___4" w:colFirst="1" w:colLast="4"/>
            <w:bookmarkEnd w:id="132"/>
            <w:r w:rsidRPr="008227B8">
              <w:rPr>
                <w:rFonts w:ascii="Arial" w:hAnsi="Arial" w:cs="Arial"/>
                <w:sz w:val="18"/>
                <w:szCs w:val="18"/>
              </w:rPr>
              <w:t>probableCause</w:t>
            </w:r>
            <w:bookmarkEnd w:id="133"/>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5" w:name="_MCCTEMPBM_CRPT22660068___7"/>
            <w:bookmarkStart w:id="136" w:name="_MCCTEMPBM_CRPT22660069___4" w:colFirst="1" w:colLast="4"/>
            <w:bookmarkEnd w:id="134"/>
            <w:r w:rsidRPr="008227B8">
              <w:rPr>
                <w:rFonts w:ascii="Arial" w:hAnsi="Arial" w:cs="Arial"/>
                <w:sz w:val="18"/>
                <w:szCs w:val="18"/>
              </w:rPr>
              <w:t>specificProblem</w:t>
            </w:r>
            <w:bookmarkEnd w:id="135"/>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7" w:name="_MCCTEMPBM_CRPT22660070___7"/>
            <w:bookmarkStart w:id="138" w:name="_MCCTEMPBM_CRPT22660071___4" w:colFirst="1" w:colLast="4"/>
            <w:bookmarkEnd w:id="136"/>
            <w:r w:rsidRPr="008227B8">
              <w:rPr>
                <w:rFonts w:ascii="Arial" w:hAnsi="Arial" w:cs="Arial"/>
                <w:sz w:val="18"/>
                <w:szCs w:val="18"/>
              </w:rPr>
              <w:t>perceivedSeverity</w:t>
            </w:r>
            <w:bookmarkEnd w:id="137"/>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9" w:name="_MCCTEMPBM_CRPT22660072___7"/>
            <w:bookmarkStart w:id="140" w:name="_MCCTEMPBM_CRPT22660073___4" w:colFirst="1" w:colLast="4"/>
            <w:bookmarkEnd w:id="138"/>
            <w:r w:rsidRPr="008227B8">
              <w:rPr>
                <w:rFonts w:ascii="Arial" w:hAnsi="Arial" w:cs="Arial"/>
                <w:sz w:val="18"/>
                <w:szCs w:val="18"/>
              </w:rPr>
              <w:t>backedUpStatus</w:t>
            </w:r>
            <w:bookmarkEnd w:id="139"/>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41" w:name="_MCCTEMPBM_CRPT22660074___7"/>
            <w:bookmarkStart w:id="142" w:name="_MCCTEMPBM_CRPT22660075___4" w:colFirst="1" w:colLast="4"/>
            <w:bookmarkEnd w:id="140"/>
            <w:r w:rsidRPr="008227B8">
              <w:rPr>
                <w:rFonts w:ascii="Arial" w:hAnsi="Arial" w:cs="Arial"/>
                <w:sz w:val="18"/>
                <w:szCs w:val="18"/>
              </w:rPr>
              <w:t>backUpObject</w:t>
            </w:r>
            <w:bookmarkEnd w:id="141"/>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43" w:name="_MCCTEMPBM_CRPT22660076___7"/>
            <w:bookmarkStart w:id="144" w:name="_MCCTEMPBM_CRPT22660077___4" w:colFirst="1" w:colLast="4"/>
            <w:bookmarkEnd w:id="142"/>
            <w:r w:rsidRPr="008227B8">
              <w:rPr>
                <w:rFonts w:ascii="Arial" w:hAnsi="Arial" w:cs="Arial"/>
                <w:sz w:val="18"/>
              </w:rPr>
              <w:t>trendIndication</w:t>
            </w:r>
            <w:bookmarkEnd w:id="143"/>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5" w:name="_MCCTEMPBM_CRPT22660078___7"/>
            <w:bookmarkStart w:id="146" w:name="_MCCTEMPBM_CRPT22660079___4" w:colFirst="1" w:colLast="4"/>
            <w:bookmarkEnd w:id="144"/>
            <w:r w:rsidRPr="008227B8">
              <w:rPr>
                <w:rFonts w:ascii="Arial" w:hAnsi="Arial" w:cs="Arial"/>
                <w:sz w:val="18"/>
              </w:rPr>
              <w:t>thresholdInfo</w:t>
            </w:r>
            <w:bookmarkEnd w:id="145"/>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7" w:name="_MCCTEMPBM_CRPT22660080___7"/>
            <w:bookmarkStart w:id="148" w:name="_MCCTEMPBM_CRPT22660081___4" w:colFirst="1" w:colLast="4"/>
            <w:bookmarkEnd w:id="146"/>
            <w:r w:rsidRPr="008227B8">
              <w:rPr>
                <w:rFonts w:ascii="Arial" w:hAnsi="Arial" w:cs="Arial"/>
                <w:sz w:val="18"/>
              </w:rPr>
              <w:t>stateChangeDefinition</w:t>
            </w:r>
            <w:bookmarkEnd w:id="147"/>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9" w:name="_MCCTEMPBM_CRPT22660082___7"/>
            <w:bookmarkStart w:id="150" w:name="_MCCTEMPBM_CRPT22660083___4" w:colFirst="1" w:colLast="4"/>
            <w:bookmarkEnd w:id="148"/>
            <w:r w:rsidRPr="008227B8">
              <w:rPr>
                <w:rFonts w:ascii="Arial" w:hAnsi="Arial" w:cs="Arial"/>
                <w:sz w:val="18"/>
              </w:rPr>
              <w:t>monitoredAttributes</w:t>
            </w:r>
            <w:bookmarkEnd w:id="149"/>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51" w:name="_MCCTEMPBM_CRPT22660084___7"/>
            <w:bookmarkStart w:id="152" w:name="_MCCTEMPBM_CRPT22660085___4" w:colFirst="1" w:colLast="4"/>
            <w:bookmarkEnd w:id="150"/>
            <w:r w:rsidRPr="008227B8">
              <w:rPr>
                <w:rFonts w:ascii="Arial" w:hAnsi="Arial" w:cs="Arial"/>
                <w:sz w:val="18"/>
              </w:rPr>
              <w:t>proposedRepairActions</w:t>
            </w:r>
            <w:bookmarkEnd w:id="151"/>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53" w:name="_MCCTEMPBM_CRPT22660086___7"/>
            <w:bookmarkStart w:id="154" w:name="_MCCTEMPBM_CRPT22660087___4" w:colFirst="1" w:colLast="4"/>
            <w:bookmarkEnd w:id="152"/>
            <w:r w:rsidRPr="008227B8">
              <w:rPr>
                <w:rFonts w:ascii="Arial" w:hAnsi="Arial" w:cs="Arial"/>
                <w:sz w:val="18"/>
              </w:rPr>
              <w:t>additionalText</w:t>
            </w:r>
            <w:bookmarkEnd w:id="153"/>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5" w:name="_MCCTEMPBM_CRPT22660088___7"/>
            <w:bookmarkStart w:id="156" w:name="_MCCTEMPBM_CRPT22660089___4" w:colFirst="1" w:colLast="4"/>
            <w:bookmarkEnd w:id="154"/>
            <w:r w:rsidRPr="008227B8">
              <w:rPr>
                <w:rFonts w:ascii="Arial" w:hAnsi="Arial" w:cs="Arial"/>
                <w:sz w:val="18"/>
              </w:rPr>
              <w:t>additionalInformation</w:t>
            </w:r>
            <w:bookmarkEnd w:id="155"/>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7" w:name="_MCCTEMPBM_CRPT22660090___7"/>
            <w:bookmarkStart w:id="158" w:name="_MCCTEMPBM_CRPT22660091___4" w:colFirst="1" w:colLast="4"/>
            <w:bookmarkEnd w:id="156"/>
            <w:r w:rsidRPr="008227B8">
              <w:rPr>
                <w:rFonts w:ascii="Arial" w:hAnsi="Arial" w:cs="Arial"/>
                <w:sz w:val="18"/>
                <w:szCs w:val="18"/>
              </w:rPr>
              <w:t>rootCauseIndicator</w:t>
            </w:r>
            <w:bookmarkEnd w:id="157"/>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9" w:name="_MCCTEMPBM_CRPT22660092___7"/>
            <w:bookmarkStart w:id="160" w:name="_MCCTEMPBM_CRPT22660093___4" w:colFirst="1" w:colLast="4"/>
            <w:bookmarkEnd w:id="158"/>
            <w:r w:rsidRPr="008227B8">
              <w:rPr>
                <w:rFonts w:ascii="Arial" w:hAnsi="Arial" w:cs="Arial"/>
                <w:sz w:val="18"/>
              </w:rPr>
              <w:t>correlatedNotifications</w:t>
            </w:r>
            <w:bookmarkEnd w:id="159"/>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61" w:name="_MCCTEMPBM_CRPT22660094___7"/>
            <w:bookmarkStart w:id="162" w:name="_MCCTEMPBM_CRPT22660095___4" w:colFirst="1" w:colLast="4"/>
            <w:bookmarkEnd w:id="160"/>
            <w:r w:rsidRPr="008227B8">
              <w:rPr>
                <w:rFonts w:ascii="Arial" w:hAnsi="Arial" w:cs="Arial"/>
                <w:sz w:val="18"/>
              </w:rPr>
              <w:t>comments</w:t>
            </w:r>
            <w:bookmarkEnd w:id="161"/>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63" w:name="_MCCTEMPBM_CRPT22660096___7"/>
            <w:bookmarkStart w:id="164" w:name="_MCCTEMPBM_CRPT22660097___4" w:colFirst="1" w:colLast="4"/>
            <w:bookmarkEnd w:id="162"/>
            <w:r w:rsidRPr="008227B8">
              <w:rPr>
                <w:rFonts w:ascii="Arial" w:hAnsi="Arial" w:cs="Arial"/>
                <w:sz w:val="18"/>
              </w:rPr>
              <w:t xml:space="preserve">ackTime </w:t>
            </w:r>
            <w:bookmarkEnd w:id="163"/>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5" w:name="_MCCTEMPBM_CRPT22660098___7"/>
            <w:bookmarkStart w:id="166" w:name="_MCCTEMPBM_CRPT22660099___4" w:colFirst="1" w:colLast="4"/>
            <w:bookmarkEnd w:id="164"/>
            <w:r w:rsidRPr="008227B8">
              <w:rPr>
                <w:rFonts w:ascii="Arial" w:hAnsi="Arial" w:cs="Arial"/>
                <w:sz w:val="18"/>
              </w:rPr>
              <w:t xml:space="preserve">ackUserId </w:t>
            </w:r>
            <w:bookmarkEnd w:id="165"/>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7" w:name="_MCCTEMPBM_CRPT22660100___7"/>
            <w:bookmarkStart w:id="168" w:name="_MCCTEMPBM_CRPT22660101___4" w:colFirst="1" w:colLast="4"/>
            <w:bookmarkEnd w:id="166"/>
            <w:r w:rsidRPr="008227B8">
              <w:rPr>
                <w:rFonts w:ascii="Arial" w:hAnsi="Arial" w:cs="Arial"/>
                <w:sz w:val="18"/>
              </w:rPr>
              <w:t xml:space="preserve">ackSystemId </w:t>
            </w:r>
            <w:bookmarkEnd w:id="167"/>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9" w:name="_MCCTEMPBM_CRPT22660102___7"/>
            <w:bookmarkStart w:id="170" w:name="_MCCTEMPBM_CRPT22660103___4" w:colFirst="1" w:colLast="4"/>
            <w:bookmarkEnd w:id="168"/>
            <w:r w:rsidRPr="008227B8">
              <w:rPr>
                <w:rFonts w:ascii="Arial" w:hAnsi="Arial" w:cs="Arial"/>
                <w:sz w:val="18"/>
              </w:rPr>
              <w:t xml:space="preserve">ackState </w:t>
            </w:r>
            <w:bookmarkEnd w:id="169"/>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71" w:name="_MCCTEMPBM_CRPT22660104___7"/>
            <w:bookmarkStart w:id="172" w:name="_MCCTEMPBM_CRPT22660105___4" w:colFirst="1" w:colLast="4"/>
            <w:bookmarkEnd w:id="170"/>
            <w:r w:rsidRPr="008227B8">
              <w:rPr>
                <w:rFonts w:ascii="Arial" w:hAnsi="Arial" w:cs="Arial"/>
                <w:sz w:val="18"/>
              </w:rPr>
              <w:t>clearUserId</w:t>
            </w:r>
            <w:bookmarkEnd w:id="171"/>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73" w:name="_MCCTEMPBM_CRPT22660106___7"/>
            <w:bookmarkStart w:id="174" w:name="_MCCTEMPBM_CRPT22660107___4" w:colFirst="1" w:colLast="4"/>
            <w:bookmarkEnd w:id="172"/>
            <w:r w:rsidRPr="008227B8">
              <w:rPr>
                <w:rFonts w:ascii="Arial" w:hAnsi="Arial" w:cs="Arial"/>
                <w:sz w:val="18"/>
              </w:rPr>
              <w:t>clearSystemId</w:t>
            </w:r>
            <w:bookmarkEnd w:id="173"/>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5" w:name="_MCCTEMPBM_CRPT22660108___7"/>
            <w:bookmarkStart w:id="176" w:name="_MCCTEMPBM_CRPT22660109___4" w:colFirst="1" w:colLast="4"/>
            <w:bookmarkEnd w:id="174"/>
            <w:r w:rsidRPr="008227B8">
              <w:rPr>
                <w:rFonts w:ascii="Arial" w:hAnsi="Arial" w:cs="Arial"/>
                <w:sz w:val="18"/>
              </w:rPr>
              <w:t>serviceUser</w:t>
            </w:r>
            <w:bookmarkEnd w:id="175"/>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7" w:name="_MCCTEMPBM_CRPT22660110___7"/>
            <w:bookmarkStart w:id="178" w:name="_MCCTEMPBM_CRPT22660111___4" w:colFirst="1" w:colLast="4"/>
            <w:bookmarkEnd w:id="176"/>
            <w:r w:rsidRPr="008227B8">
              <w:rPr>
                <w:rFonts w:ascii="Arial" w:hAnsi="Arial" w:cs="Arial"/>
                <w:sz w:val="18"/>
              </w:rPr>
              <w:t>serviceProvider</w:t>
            </w:r>
            <w:bookmarkEnd w:id="177"/>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9" w:name="_MCCTEMPBM_CRPT22660112___7"/>
            <w:bookmarkStart w:id="180" w:name="_MCCTEMPBM_CRPT22660113___4" w:colFirst="1" w:colLast="4"/>
            <w:bookmarkEnd w:id="178"/>
            <w:r w:rsidRPr="008227B8">
              <w:rPr>
                <w:rFonts w:ascii="Arial" w:hAnsi="Arial" w:cs="Arial"/>
                <w:sz w:val="18"/>
              </w:rPr>
              <w:t>securityAlarmDetector</w:t>
            </w:r>
            <w:bookmarkEnd w:id="179"/>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80"/>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81" w:name="_Toc157982666"/>
      <w:bookmarkStart w:id="182" w:name="_Toc158642645"/>
      <w:r w:rsidRPr="008227B8">
        <w:rPr>
          <w:rFonts w:eastAsia="SimSun" w:hint="eastAsia"/>
          <w:lang w:eastAsia="zh-CN"/>
        </w:rPr>
        <w:lastRenderedPageBreak/>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81"/>
      <w:bookmarkEnd w:id="182"/>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83"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84" w:name="_MCCTEMPBM_CRPT22660116___7" w:colFirst="0" w:colLast="1"/>
            <w:bookmarkEnd w:id="183"/>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5" w:name="_MCCTEMPBM_CRPT22660117___7" w:colFirst="0" w:colLast="0"/>
            <w:bookmarkEnd w:id="184"/>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6" w:name="_MCCTEMPBM_CRPT22660118___7" w:colFirst="0" w:colLast="1"/>
            <w:bookmarkEnd w:id="185"/>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2BA2D05A"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should</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7" w:name="_MCCTEMPBM_CRPT22660119___7" w:colFirst="0" w:colLast="1"/>
            <w:bookmarkEnd w:id="186"/>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8" w:name="_MCCTEMPBM_CRPT22660120___7" w:colFirst="0" w:colLast="1"/>
            <w:bookmarkEnd w:id="187"/>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9" w:name="_Toc157982667"/>
      <w:bookmarkEnd w:id="188"/>
    </w:p>
    <w:p w14:paraId="79200215" w14:textId="3B6036FE" w:rsidR="00A9570B" w:rsidRPr="008227B8" w:rsidRDefault="00C77DBA" w:rsidP="004250E7">
      <w:pPr>
        <w:pStyle w:val="Heading4"/>
        <w:rPr>
          <w:rFonts w:eastAsia="SimSun"/>
          <w:lang w:eastAsia="zh-CN"/>
        </w:rPr>
      </w:pPr>
      <w:bookmarkStart w:id="190" w:name="_Toc158642646"/>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9"/>
      <w:bookmarkEnd w:id="190"/>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91" w:name="_Toc157982668"/>
      <w:bookmarkStart w:id="192" w:name="_Toc158642647"/>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191"/>
      <w:bookmarkEnd w:id="192"/>
    </w:p>
    <w:p w14:paraId="0ADA4DDF" w14:textId="10536652" w:rsidR="002B6147" w:rsidRPr="008227B8" w:rsidRDefault="00C77DBA" w:rsidP="004250E7">
      <w:pPr>
        <w:pStyle w:val="Heading4"/>
        <w:rPr>
          <w:rFonts w:eastAsia="SimSun"/>
          <w:lang w:eastAsia="zh-CN"/>
        </w:rPr>
      </w:pPr>
      <w:bookmarkStart w:id="193" w:name="_Toc157982669"/>
      <w:bookmarkStart w:id="194" w:name="_Toc158642648"/>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93"/>
      <w:bookmarkEnd w:id="194"/>
    </w:p>
    <w:p w14:paraId="73EA2220" w14:textId="4CE0902C" w:rsidR="002B6147" w:rsidRPr="008227B8" w:rsidRDefault="002B6147" w:rsidP="002B6147">
      <w:bookmarkStart w:id="195"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5"/>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6" w:name="_Toc157982670"/>
      <w:bookmarkStart w:id="197" w:name="_Toc158642649"/>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6"/>
      <w:bookmarkEnd w:id="197"/>
    </w:p>
    <w:p w14:paraId="61490655" w14:textId="77777777" w:rsidR="002B6147" w:rsidRPr="008227B8" w:rsidRDefault="002B6147" w:rsidP="002B6147">
      <w:bookmarkStart w:id="198"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9" w:name="_MCCTEMPBM_CRPT22660123___4" w:colFirst="0" w:colLast="4"/>
            <w:bookmarkEnd w:id="198"/>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00" w:name="_MCCTEMPBM_CRPT22660124___7"/>
            <w:bookmarkStart w:id="201" w:name="_MCCTEMPBM_CRPT22660125___4" w:colFirst="1" w:colLast="4"/>
            <w:bookmarkEnd w:id="199"/>
            <w:r w:rsidRPr="008227B8">
              <w:rPr>
                <w:rFonts w:ascii="Arial" w:hAnsi="Arial" w:cs="Arial"/>
                <w:bCs/>
                <w:sz w:val="18"/>
                <w:szCs w:val="18"/>
              </w:rPr>
              <w:t>administrativeState</w:t>
            </w:r>
            <w:bookmarkEnd w:id="200"/>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02" w:name="_MCCTEMPBM_CRPT22660126___7"/>
            <w:bookmarkStart w:id="203" w:name="_MCCTEMPBM_CRPT22660127___4" w:colFirst="1" w:colLast="4"/>
            <w:bookmarkEnd w:id="201"/>
            <w:r w:rsidRPr="008227B8">
              <w:rPr>
                <w:rFonts w:ascii="Arial" w:hAnsi="Arial" w:cs="Arial"/>
                <w:bCs/>
                <w:sz w:val="18"/>
                <w:szCs w:val="18"/>
              </w:rPr>
              <w:t>operationalState</w:t>
            </w:r>
            <w:bookmarkEnd w:id="202"/>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04" w:name="_MCCTEMPBM_CRPT22660128___7"/>
            <w:bookmarkStart w:id="205" w:name="_MCCTEMPBM_CRPT22660129___4" w:colFirst="1" w:colLast="4"/>
            <w:bookmarkEnd w:id="203"/>
            <w:r w:rsidRPr="008227B8">
              <w:rPr>
                <w:rFonts w:ascii="Arial" w:hAnsi="Arial" w:cs="Arial"/>
                <w:sz w:val="18"/>
              </w:rPr>
              <w:t>numOfAlarmRecords</w:t>
            </w:r>
            <w:bookmarkEnd w:id="204"/>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6" w:name="_MCCTEMPBM_CRPT22660130___7"/>
            <w:bookmarkStart w:id="207" w:name="_MCCTEMPBM_CRPT22660131___4" w:colFirst="1" w:colLast="4"/>
            <w:bookmarkEnd w:id="205"/>
            <w:r w:rsidRPr="008227B8">
              <w:rPr>
                <w:rFonts w:ascii="Arial" w:hAnsi="Arial" w:cs="Arial"/>
                <w:sz w:val="18"/>
              </w:rPr>
              <w:t>last</w:t>
            </w:r>
            <w:r w:rsidRPr="008227B8">
              <w:rPr>
                <w:rFonts w:ascii="Arial" w:hAnsi="Arial" w:cs="Arial"/>
              </w:rPr>
              <w:t>Modification</w:t>
            </w:r>
            <w:bookmarkEnd w:id="206"/>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8" w:name="_MCCTEMPBM_CRPT22660132___7"/>
            <w:bookmarkStart w:id="209" w:name="_MCCTEMPBM_CRPT22660133___4" w:colFirst="1" w:colLast="4"/>
            <w:bookmarkEnd w:id="207"/>
            <w:r w:rsidRPr="008227B8">
              <w:rPr>
                <w:rFonts w:ascii="Arial" w:hAnsi="Arial" w:cs="Arial"/>
                <w:sz w:val="18"/>
              </w:rPr>
              <w:t>alarmRecords</w:t>
            </w:r>
            <w:bookmarkEnd w:id="208"/>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10" w:name="_MCCTEMPBM_CRPT22660134___7"/>
            <w:bookmarkStart w:id="211" w:name="_MCCTEMPBM_CRPT22660135___4" w:colFirst="1" w:colLast="4"/>
            <w:bookmarkEnd w:id="209"/>
            <w:r w:rsidRPr="008227B8">
              <w:rPr>
                <w:rFonts w:ascii="Arial" w:hAnsi="Arial" w:cs="Arial"/>
                <w:sz w:val="18"/>
              </w:rPr>
              <w:t xml:space="preserve">unreliableAlarmScope </w:t>
            </w:r>
            <w:bookmarkEnd w:id="210"/>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1"/>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12" w:name="_Toc157982671"/>
      <w:bookmarkStart w:id="213" w:name="_Toc15864265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12"/>
      <w:bookmarkEnd w:id="213"/>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14" w:name="_Toc157982672"/>
      <w:bookmarkStart w:id="215" w:name="_Toc158642651"/>
      <w:r w:rsidRPr="008227B8">
        <w:rPr>
          <w:rFonts w:eastAsia="SimSun" w:hint="eastAsia"/>
          <w:lang w:eastAsia="zh-CN"/>
        </w:rPr>
        <w:lastRenderedPageBreak/>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14"/>
      <w:bookmarkEnd w:id="215"/>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6" w:name="_Toc157982673"/>
      <w:bookmarkStart w:id="217" w:name="_Toc158642652"/>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6"/>
      <w:bookmarkEnd w:id="217"/>
    </w:p>
    <w:p w14:paraId="71249A2D" w14:textId="4C0DE0CF" w:rsidR="002B6147" w:rsidRPr="008227B8" w:rsidRDefault="00C77DBA" w:rsidP="004250E7">
      <w:pPr>
        <w:pStyle w:val="Heading4"/>
        <w:rPr>
          <w:rFonts w:eastAsia="SimSun"/>
          <w:lang w:eastAsia="zh-CN"/>
        </w:rPr>
      </w:pPr>
      <w:bookmarkStart w:id="218" w:name="_Toc157982674"/>
      <w:bookmarkStart w:id="219" w:name="_Toc158642653"/>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8"/>
      <w:bookmarkEnd w:id="219"/>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20" w:name="_Toc157982675"/>
      <w:bookmarkStart w:id="221" w:name="_Toc158642654"/>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20"/>
      <w:bookmarkEnd w:id="2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22"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23" w:name="_MCCTEMPBM_CRPT22660137___7"/>
            <w:bookmarkStart w:id="224" w:name="_MCCTEMPBM_CRPT22660138___4" w:colFirst="1" w:colLast="4"/>
            <w:bookmarkEnd w:id="222"/>
            <w:r w:rsidRPr="008227B8">
              <w:rPr>
                <w:rFonts w:ascii="Arial" w:eastAsia="SimSun" w:hAnsi="Arial" w:cs="Arial"/>
                <w:sz w:val="18"/>
              </w:rPr>
              <w:t>commentTime</w:t>
            </w:r>
            <w:bookmarkEnd w:id="223"/>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5" w:name="_MCCTEMPBM_CRPT22660139___7"/>
            <w:bookmarkStart w:id="226" w:name="_MCCTEMPBM_CRPT22660140___4" w:colFirst="1" w:colLast="4"/>
            <w:bookmarkEnd w:id="224"/>
            <w:r w:rsidRPr="008227B8">
              <w:rPr>
                <w:rFonts w:ascii="Arial" w:eastAsia="SimSun" w:hAnsi="Arial" w:cs="Arial"/>
                <w:sz w:val="18"/>
              </w:rPr>
              <w:t>commentUserId</w:t>
            </w:r>
            <w:bookmarkEnd w:id="225"/>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7" w:name="_MCCTEMPBM_CRPT22660141___7"/>
            <w:bookmarkStart w:id="228" w:name="_MCCTEMPBM_CRPT22660142___4" w:colFirst="1" w:colLast="4"/>
            <w:bookmarkEnd w:id="226"/>
            <w:r w:rsidRPr="008227B8">
              <w:rPr>
                <w:rFonts w:ascii="Arial" w:eastAsia="SimSun" w:hAnsi="Arial" w:cs="Arial"/>
                <w:sz w:val="18"/>
              </w:rPr>
              <w:t>commentSystemId</w:t>
            </w:r>
            <w:bookmarkEnd w:id="227"/>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9" w:name="_MCCTEMPBM_CRPT22660143___4"/>
            <w:bookmarkStart w:id="230" w:name="_MCCTEMPBM_CRPT22660144___4" w:colFirst="1" w:colLast="4"/>
            <w:bookmarkEnd w:id="228"/>
            <w:r w:rsidRPr="008227B8">
              <w:rPr>
                <w:rFonts w:ascii="Arial" w:eastAsia="SimSun" w:hAnsi="Arial" w:cs="Arial"/>
                <w:sz w:val="18"/>
              </w:rPr>
              <w:t>commentText</w:t>
            </w:r>
            <w:bookmarkEnd w:id="229"/>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0"/>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31" w:name="_Toc157982676"/>
      <w:bookmarkStart w:id="232" w:name="_Toc158642655"/>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31"/>
      <w:bookmarkEnd w:id="232"/>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33" w:name="_Toc157982677"/>
      <w:bookmarkStart w:id="234" w:name="_Toc158642656"/>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33"/>
      <w:bookmarkEnd w:id="234"/>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5" w:name="_Toc157982678"/>
      <w:bookmarkStart w:id="236" w:name="_Toc158642657"/>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5"/>
      <w:bookmarkEnd w:id="236"/>
    </w:p>
    <w:p w14:paraId="33418253" w14:textId="7EF0CC45" w:rsidR="002B6147" w:rsidRPr="008227B8" w:rsidRDefault="00C77DBA" w:rsidP="004250E7">
      <w:pPr>
        <w:pStyle w:val="Heading4"/>
        <w:rPr>
          <w:rFonts w:eastAsia="SimSun"/>
          <w:lang w:eastAsia="zh-CN"/>
        </w:rPr>
      </w:pPr>
      <w:bookmarkStart w:id="237" w:name="_Toc157982679"/>
      <w:bookmarkStart w:id="238" w:name="_Toc158642658"/>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7"/>
      <w:bookmarkEnd w:id="238"/>
    </w:p>
    <w:p w14:paraId="73316F02" w14:textId="77777777" w:rsidR="002B6147" w:rsidRPr="008227B8" w:rsidRDefault="002B6147" w:rsidP="002B6147">
      <w:bookmarkStart w:id="239"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40" w:name="_Toc157982680"/>
      <w:bookmarkStart w:id="241" w:name="_Toc158642659"/>
      <w:bookmarkEnd w:id="239"/>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40"/>
      <w:bookmarkEnd w:id="2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42"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43" w:name="_MCCTEMPBM_CRPT22660147___7"/>
            <w:bookmarkStart w:id="244" w:name="_MCCTEMPBM_CRPT22660148___4" w:colFirst="1" w:colLast="4"/>
            <w:bookmarkEnd w:id="242"/>
            <w:r w:rsidRPr="008227B8">
              <w:rPr>
                <w:rFonts w:ascii="Arial" w:eastAsia="SimSun" w:hAnsi="Arial" w:cs="Arial"/>
                <w:sz w:val="18"/>
              </w:rPr>
              <w:t>sourceObjectInstance</w:t>
            </w:r>
            <w:bookmarkEnd w:id="243"/>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77777777" w:rsidR="002B6147" w:rsidRPr="008227B8" w:rsidRDefault="002B6147" w:rsidP="002B6147">
            <w:pPr>
              <w:keepNext/>
              <w:keepLines/>
              <w:spacing w:after="0"/>
              <w:rPr>
                <w:rFonts w:ascii="Arial" w:eastAsia="SimSun" w:hAnsi="Arial" w:cs="Arial"/>
                <w:sz w:val="18"/>
              </w:rPr>
            </w:pPr>
            <w:bookmarkStart w:id="245" w:name="_MCCTEMPBM_CRPT22660149___7"/>
            <w:bookmarkStart w:id="246" w:name="_MCCTEMPBM_CRPT22660150___4" w:colFirst="1" w:colLast="4"/>
            <w:bookmarkEnd w:id="244"/>
            <w:r w:rsidRPr="008227B8">
              <w:rPr>
                <w:rFonts w:ascii="Arial" w:eastAsia="SimSun" w:hAnsi="Arial" w:cs="Arial"/>
                <w:sz w:val="18"/>
              </w:rPr>
              <w:t>notificationIdSet</w:t>
            </w:r>
            <w:bookmarkEnd w:id="245"/>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6"/>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7" w:name="_Toc157982681"/>
      <w:bookmarkStart w:id="248" w:name="_Toc158642660"/>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7"/>
      <w:bookmarkEnd w:id="248"/>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9" w:name="_Toc157982682"/>
      <w:bookmarkStart w:id="250" w:name="_Toc158642661"/>
      <w:r w:rsidRPr="008227B8">
        <w:rPr>
          <w:rFonts w:eastAsia="SimSun"/>
          <w:lang w:eastAsia="zh-CN"/>
        </w:rPr>
        <w:lastRenderedPageBreak/>
        <w:t>7.</w:t>
      </w:r>
      <w:r w:rsidR="002B6147" w:rsidRPr="008227B8">
        <w:rPr>
          <w:rFonts w:eastAsia="SimSun"/>
          <w:lang w:eastAsia="zh-CN"/>
        </w:rPr>
        <w:t>3.4.4</w:t>
      </w:r>
      <w:r w:rsidR="002B6147" w:rsidRPr="008227B8">
        <w:rPr>
          <w:rFonts w:eastAsia="SimSun"/>
          <w:lang w:eastAsia="zh-CN"/>
        </w:rPr>
        <w:tab/>
        <w:t>Notifications</w:t>
      </w:r>
      <w:bookmarkEnd w:id="249"/>
      <w:bookmarkEnd w:id="250"/>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51" w:name="_Toc157982683"/>
      <w:bookmarkStart w:id="252" w:name="_Toc158642662"/>
      <w:r w:rsidRPr="008227B8">
        <w:t>7.</w:t>
      </w:r>
      <w:r w:rsidR="002B6147" w:rsidRPr="008227B8">
        <w:t>4</w:t>
      </w:r>
      <w:r w:rsidR="002B6147" w:rsidRPr="008227B8">
        <w:tab/>
        <w:t>Attribute definitions</w:t>
      </w:r>
      <w:bookmarkEnd w:id="251"/>
      <w:bookmarkEnd w:id="252"/>
    </w:p>
    <w:p w14:paraId="4BC8269D" w14:textId="58CFCEE6" w:rsidR="002B6147" w:rsidRPr="008227B8" w:rsidRDefault="00C77DBA" w:rsidP="004250E7">
      <w:pPr>
        <w:pStyle w:val="Heading3"/>
        <w:rPr>
          <w:rFonts w:eastAsia="SimSun"/>
          <w:lang w:eastAsia="zh-CN"/>
        </w:rPr>
      </w:pPr>
      <w:bookmarkStart w:id="253" w:name="_Toc157982684"/>
      <w:bookmarkStart w:id="254" w:name="_Toc158642663"/>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53"/>
      <w:bookmarkEnd w:id="254"/>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55"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1F7EF292" w14:textId="77777777" w:rsidTr="00AD2F20">
        <w:trPr>
          <w:cantSplit/>
          <w:jc w:val="center"/>
        </w:trPr>
        <w:tc>
          <w:tcPr>
            <w:tcW w:w="2547" w:type="dxa"/>
          </w:tcPr>
          <w:p w14:paraId="21172413" w14:textId="77777777" w:rsidR="002B6147" w:rsidRPr="008227B8" w:rsidRDefault="002B6147" w:rsidP="00057AC8">
            <w:pPr>
              <w:pStyle w:val="TAL"/>
            </w:pPr>
            <w:bookmarkStart w:id="256" w:name="_MCCTEMPBM_CRPT22660152___7" w:colFirst="0" w:colLast="1"/>
            <w:bookmarkStart w:id="257" w:name="_MCCTEMPBM_CRPT22660153___7" w:colFirst="2" w:colLast="2"/>
            <w:bookmarkEnd w:id="255"/>
            <w:r w:rsidRPr="008227B8">
              <w:t>objectClass</w:t>
            </w:r>
          </w:p>
        </w:tc>
        <w:tc>
          <w:tcPr>
            <w:tcW w:w="5245" w:type="dxa"/>
          </w:tcPr>
          <w:p w14:paraId="0FCFA926"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Class of a managed object instance.</w:t>
            </w:r>
          </w:p>
          <w:p w14:paraId="2C98CBC8" w14:textId="77777777" w:rsidR="002B6147" w:rsidRPr="008227B8" w:rsidRDefault="002B6147" w:rsidP="000815A8">
            <w:pPr>
              <w:keepLines/>
              <w:spacing w:after="0"/>
              <w:rPr>
                <w:rFonts w:ascii="Arial" w:hAnsi="Arial"/>
                <w:sz w:val="18"/>
                <w:szCs w:val="18"/>
              </w:rPr>
            </w:pPr>
          </w:p>
          <w:p w14:paraId="7CCE7B3D" w14:textId="77777777" w:rsidR="002B6147" w:rsidRPr="008227B8" w:rsidRDefault="002B6147" w:rsidP="000815A8">
            <w:pPr>
              <w:keepLines/>
              <w:spacing w:after="0"/>
              <w:rPr>
                <w:rFonts w:ascii="Arial" w:hAnsi="Arial"/>
                <w:sz w:val="18"/>
                <w:szCs w:val="18"/>
              </w:rPr>
            </w:pPr>
          </w:p>
        </w:tc>
        <w:tc>
          <w:tcPr>
            <w:tcW w:w="1984" w:type="dxa"/>
          </w:tcPr>
          <w:p w14:paraId="185ACD39" w14:textId="77777777" w:rsidR="002B6147" w:rsidRPr="008227B8" w:rsidRDefault="002B6147" w:rsidP="000815A8">
            <w:pPr>
              <w:keepLines/>
              <w:spacing w:after="0"/>
              <w:rPr>
                <w:rFonts w:ascii="Arial" w:hAnsi="Arial"/>
                <w:sz w:val="18"/>
              </w:rPr>
            </w:pPr>
            <w:r w:rsidRPr="008227B8">
              <w:rPr>
                <w:rFonts w:ascii="Arial" w:hAnsi="Arial"/>
                <w:sz w:val="18"/>
              </w:rPr>
              <w:t>type: String</w:t>
            </w:r>
          </w:p>
          <w:p w14:paraId="6E7FB32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34081EBB"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8FBDAE"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36C9C9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8BF5725"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58" w:name="_MCCTEMPBM_CRPT22660154___7" w:colFirst="0" w:colLast="1"/>
            <w:bookmarkStart w:id="259" w:name="_MCCTEMPBM_CRPT22660155___7" w:colFirst="2" w:colLast="2"/>
            <w:bookmarkEnd w:id="256"/>
            <w:bookmarkEnd w:id="257"/>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0884F11D" w14:textId="77777777" w:rsidTr="00AD2F20">
        <w:trPr>
          <w:cantSplit/>
          <w:jc w:val="center"/>
        </w:trPr>
        <w:tc>
          <w:tcPr>
            <w:tcW w:w="2547" w:type="dxa"/>
          </w:tcPr>
          <w:p w14:paraId="1465DF8C" w14:textId="77777777" w:rsidR="002B6147" w:rsidRPr="008227B8" w:rsidRDefault="002B6147" w:rsidP="00057AC8">
            <w:pPr>
              <w:pStyle w:val="TAL"/>
            </w:pPr>
            <w:bookmarkStart w:id="260" w:name="_MCCTEMPBM_CRPT22660156___7"/>
            <w:bookmarkStart w:id="261" w:name="_MCCTEMPBM_CRPT22660159___7" w:colFirst="2" w:colLast="2"/>
            <w:bookmarkEnd w:id="258"/>
            <w:bookmarkEnd w:id="259"/>
            <w:r w:rsidRPr="008227B8">
              <w:t>systemDN</w:t>
            </w:r>
            <w:bookmarkEnd w:id="260"/>
          </w:p>
        </w:tc>
        <w:tc>
          <w:tcPr>
            <w:tcW w:w="5245" w:type="dxa"/>
          </w:tcPr>
          <w:p w14:paraId="233DCB6A" w14:textId="77777777" w:rsidR="002B6147" w:rsidRPr="008227B8" w:rsidRDefault="002B6147" w:rsidP="000815A8">
            <w:pPr>
              <w:keepLines/>
              <w:spacing w:after="0"/>
              <w:rPr>
                <w:rFonts w:ascii="Arial" w:hAnsi="Arial"/>
                <w:sz w:val="18"/>
                <w:szCs w:val="18"/>
              </w:rPr>
            </w:pPr>
            <w:bookmarkStart w:id="262" w:name="_MCCTEMPBM_CRPT22660157___7"/>
            <w:r w:rsidRPr="008227B8">
              <w:rPr>
                <w:rFonts w:ascii="Arial" w:hAnsi="Arial"/>
                <w:sz w:val="18"/>
                <w:szCs w:val="18"/>
              </w:rPr>
              <w:t xml:space="preserve">Distinguished Name (DN) of an </w:t>
            </w:r>
            <w:r w:rsidRPr="008227B8">
              <w:rPr>
                <w:rFonts w:ascii="Courier New" w:hAnsi="Courier New" w:cs="Courier New"/>
                <w:sz w:val="18"/>
                <w:szCs w:val="18"/>
              </w:rPr>
              <w:t>MnSAgent</w:t>
            </w:r>
            <w:r w:rsidRPr="008227B8">
              <w:rPr>
                <w:rFonts w:ascii="Arial" w:hAnsi="Arial"/>
                <w:sz w:val="18"/>
                <w:szCs w:val="18"/>
              </w:rPr>
              <w:t>.</w:t>
            </w:r>
          </w:p>
          <w:p w14:paraId="14B154E9" w14:textId="77777777" w:rsidR="002B6147" w:rsidRPr="008227B8" w:rsidRDefault="002B6147" w:rsidP="000815A8">
            <w:pPr>
              <w:keepLines/>
              <w:spacing w:after="0"/>
              <w:rPr>
                <w:rFonts w:ascii="Arial" w:hAnsi="Arial"/>
                <w:sz w:val="18"/>
                <w:szCs w:val="18"/>
              </w:rPr>
            </w:pPr>
            <w:bookmarkStart w:id="263" w:name="_MCCTEMPBM_CRPT22660158___7"/>
            <w:bookmarkEnd w:id="262"/>
          </w:p>
          <w:bookmarkEnd w:id="263"/>
          <w:p w14:paraId="72133958" w14:textId="77777777" w:rsidR="002B6147" w:rsidRPr="008227B8" w:rsidRDefault="002B6147" w:rsidP="000815A8">
            <w:pPr>
              <w:spacing w:after="0"/>
            </w:pPr>
          </w:p>
        </w:tc>
        <w:tc>
          <w:tcPr>
            <w:tcW w:w="1984" w:type="dxa"/>
          </w:tcPr>
          <w:p w14:paraId="668BE8D7"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20707452" w14:textId="77777777" w:rsidR="002B6147" w:rsidRPr="008227B8" w:rsidRDefault="002B6147" w:rsidP="000815A8">
            <w:pPr>
              <w:keepLines/>
              <w:spacing w:after="0"/>
              <w:rPr>
                <w:rFonts w:ascii="Arial" w:hAnsi="Arial"/>
                <w:sz w:val="18"/>
              </w:rPr>
            </w:pPr>
            <w:r w:rsidRPr="008227B8">
              <w:rPr>
                <w:rFonts w:ascii="Arial" w:hAnsi="Arial"/>
                <w:sz w:val="18"/>
              </w:rPr>
              <w:t>multiplicity: 0..1</w:t>
            </w:r>
          </w:p>
          <w:p w14:paraId="152B3D1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D26F6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20854B3"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54A63D27"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64" w:name="_MCCTEMPBM_CRPT22660160___7" w:colFirst="0" w:colLast="2"/>
            <w:bookmarkEnd w:id="261"/>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65" w:name="_MCCTEMPBM_CRPT22660161___7" w:colFirst="0" w:colLast="2"/>
            <w:bookmarkEnd w:id="264"/>
            <w:r w:rsidRPr="008227B8">
              <w:rPr>
                <w:bCs/>
                <w:color w:val="333333"/>
              </w:rPr>
              <w:t>operationalState</w:t>
            </w:r>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66" w:name="_MCCTEMPBM_CRPT22660162___7" w:colFirst="0" w:colLast="0"/>
            <w:bookmarkStart w:id="267" w:name="_MCCTEMPBM_CRPT22660163___7" w:colFirst="2" w:colLast="2"/>
            <w:bookmarkEnd w:id="265"/>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7777777" w:rsidR="002B6147" w:rsidRPr="008227B8" w:rsidRDefault="002B6147" w:rsidP="000815A8">
            <w:pPr>
              <w:keepLines/>
              <w:spacing w:after="0"/>
              <w:rPr>
                <w:rFonts w:ascii="Arial" w:hAnsi="Arial"/>
                <w:sz w:val="18"/>
              </w:rPr>
            </w:pPr>
            <w:r w:rsidRPr="008227B8">
              <w:rPr>
                <w:rFonts w:ascii="Arial" w:hAnsi="Arial"/>
                <w:sz w:val="18"/>
              </w:rPr>
              <w:t>default value: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68" w:name="_MCCTEMPBM_CRPT22660164___7"/>
            <w:bookmarkStart w:id="269" w:name="_MCCTEMPBM_CRPT22660166___7" w:colFirst="1" w:colLast="2"/>
            <w:bookmarkEnd w:id="266"/>
            <w:bookmarkEnd w:id="267"/>
            <w:r w:rsidRPr="008227B8">
              <w:t>numOfAlarmRecords</w:t>
            </w:r>
            <w:bookmarkEnd w:id="268"/>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0"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0"/>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71" w:name="_MCCTEMPBM_CRPT22660167___7" w:colFirst="0" w:colLast="1"/>
            <w:bookmarkStart w:id="272" w:name="_MCCTEMPBM_CRPT22660168___7" w:colFirst="2" w:colLast="2"/>
            <w:bookmarkEnd w:id="269"/>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73" w:name="_MCCTEMPBM_CRPT22660169___7" w:colFirst="0" w:colLast="1"/>
            <w:bookmarkStart w:id="274" w:name="_MCCTEMPBM_CRPT22660174___7" w:colFirst="2" w:colLast="2"/>
            <w:bookmarkEnd w:id="271"/>
            <w:bookmarkEnd w:id="272"/>
            <w:r w:rsidRPr="008227B8">
              <w:t xml:space="preserve">unreliableAlarmScope </w:t>
            </w:r>
          </w:p>
        </w:tc>
        <w:tc>
          <w:tcPr>
            <w:tcW w:w="5245" w:type="dxa"/>
          </w:tcPr>
          <w:p w14:paraId="71DDC86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75"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76" w:name="_MCCTEMPBM_CRPT22660171___7"/>
            <w:bookmarkEnd w:id="275"/>
          </w:p>
          <w:p w14:paraId="2DD17D95" w14:textId="77777777" w:rsidR="002B6147" w:rsidRPr="008227B8" w:rsidRDefault="002B6147" w:rsidP="000815A8">
            <w:pPr>
              <w:keepNext/>
              <w:keepLines/>
              <w:spacing w:after="0"/>
              <w:rPr>
                <w:rFonts w:ascii="Arial" w:hAnsi="Arial" w:cs="Arial"/>
                <w:sz w:val="18"/>
              </w:rPr>
            </w:pPr>
            <w:bookmarkStart w:id="277" w:name="_MCCTEMPBM_CRPT22660172___7"/>
            <w:bookmarkEnd w:id="276"/>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78" w:name="_MCCTEMPBM_CRPT22660173___7"/>
            <w:bookmarkEnd w:id="277"/>
          </w:p>
          <w:bookmarkEnd w:id="278"/>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79" w:name="_MCCTEMPBM_CRPT22660175___7" w:colFirst="0" w:colLast="1"/>
            <w:bookmarkStart w:id="280" w:name="_MCCTEMPBM_CRPT22660176___7" w:colFirst="2" w:colLast="2"/>
            <w:bookmarkEnd w:id="273"/>
            <w:bookmarkEnd w:id="274"/>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81" w:name="_MCCTEMPBM_CRPT22660178___7" w:colFirst="2" w:colLast="2"/>
            <w:bookmarkEnd w:id="279"/>
            <w:bookmarkEnd w:id="280"/>
            <w:r w:rsidRPr="008227B8">
              <w:rPr>
                <w:rFonts w:eastAsia="SimSun"/>
                <w:lang w:eastAsia="zh-CN"/>
              </w:rPr>
              <w:lastRenderedPageBreak/>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82"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82"/>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83" w:name="_MCCTEMPBM_CRPT22660180___7" w:colFirst="2" w:colLast="2"/>
            <w:bookmarkEnd w:id="281"/>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84"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84"/>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85" w:name="_MCCTEMPBM_CRPT22660182___7" w:colFirst="2" w:colLast="2"/>
            <w:bookmarkEnd w:id="283"/>
            <w:r w:rsidRPr="008227B8">
              <w:rPr>
                <w:rFonts w:eastAsia="SimSun"/>
                <w:lang w:eastAsia="zh-CN"/>
              </w:rPr>
              <w:t>alarmChangedTime</w:t>
            </w:r>
          </w:p>
        </w:tc>
        <w:tc>
          <w:tcPr>
            <w:tcW w:w="5245" w:type="dxa"/>
          </w:tcPr>
          <w:p w14:paraId="7EAC6310" w14:textId="77777777" w:rsidR="002B6147" w:rsidRPr="008227B8" w:rsidRDefault="002B6147" w:rsidP="000815A8">
            <w:pPr>
              <w:keepNext/>
              <w:keepLines/>
              <w:spacing w:after="0"/>
              <w:rPr>
                <w:rFonts w:ascii="Arial" w:hAnsi="Arial" w:cs="Arial"/>
                <w:sz w:val="18"/>
              </w:rPr>
            </w:pPr>
            <w:bookmarkStart w:id="286" w:name="_MCCTEMPBM_CRPT22660181___7"/>
            <w:r w:rsidRPr="008227B8">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86"/>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87" w:name="_MCCTEMPBM_CRPT22660184___7" w:colFirst="2" w:colLast="2"/>
            <w:bookmarkEnd w:id="285"/>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88"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88"/>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89" w:name="_MCCTEMPBM_CRPT22660185___7" w:colFirst="0" w:colLast="1"/>
            <w:bookmarkStart w:id="290" w:name="_MCCTEMPBM_CRPT22660186___7" w:colFirst="1" w:colLast="1"/>
            <w:bookmarkStart w:id="291" w:name="_MCCTEMPBM_CRPT22660187___7" w:colFirst="2" w:colLast="2"/>
            <w:bookmarkEnd w:id="287"/>
            <w:r w:rsidRPr="008227B8">
              <w:lastRenderedPageBreak/>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292" w:name="_MCCTEMPBM_CRPT22660190___7" w:colFirst="2" w:colLast="2"/>
            <w:bookmarkEnd w:id="289"/>
            <w:bookmarkEnd w:id="290"/>
            <w:bookmarkEnd w:id="291"/>
            <w:r w:rsidRPr="008227B8">
              <w:rPr>
                <w:rFonts w:eastAsia="SimSun"/>
                <w:lang w:eastAsia="zh-CN"/>
              </w:rPr>
              <w:t>probableCause</w:t>
            </w:r>
          </w:p>
        </w:tc>
        <w:tc>
          <w:tcPr>
            <w:tcW w:w="5245" w:type="dxa"/>
          </w:tcPr>
          <w:p w14:paraId="06A9BB9A" w14:textId="77777777" w:rsidR="002B6147" w:rsidRPr="008227B8" w:rsidRDefault="002B6147" w:rsidP="008B19C5">
            <w:pPr>
              <w:pStyle w:val="TAL"/>
              <w:keepNext w:val="0"/>
              <w:rPr>
                <w:rFonts w:eastAsia="SimSun"/>
              </w:rPr>
            </w:pPr>
            <w:bookmarkStart w:id="293" w:name="_MCCTEMPBM_CRPT22660188___7"/>
            <w:r w:rsidRPr="008227B8">
              <w:rPr>
                <w:rFonts w:eastAsia="SimSun"/>
              </w:rPr>
              <w:t>It qualifies alarm and provides further information than alarmType. This attribute value shall be single-value and of simple type such as integer or string. See Annex A for a complete listing.</w:t>
            </w:r>
          </w:p>
          <w:p w14:paraId="388EB260" w14:textId="77777777" w:rsidR="002B6147" w:rsidRPr="008227B8" w:rsidRDefault="002B6147" w:rsidP="008B19C5">
            <w:pPr>
              <w:keepLines/>
              <w:spacing w:after="0"/>
              <w:rPr>
                <w:rFonts w:ascii="Arial" w:eastAsia="SimSun" w:hAnsi="Arial" w:cs="Arial"/>
                <w:sz w:val="18"/>
              </w:rPr>
            </w:pPr>
            <w:bookmarkStart w:id="294" w:name="_MCCTEMPBM_CRPT22660189___7"/>
            <w:bookmarkEnd w:id="293"/>
          </w:p>
          <w:bookmarkEnd w:id="294"/>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295" w:name="_MCCTEMPBM_CRPT22660192___7" w:colFirst="2" w:colLast="2"/>
            <w:bookmarkEnd w:id="292"/>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296"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296"/>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297" w:name="_MCCTEMPBM_CRPT22660193___7" w:colFirst="1" w:colLast="2"/>
            <w:bookmarkEnd w:id="295"/>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298" w:name="_MCCTEMPBM_CRPT22660195___7" w:colFirst="2" w:colLast="2"/>
            <w:bookmarkEnd w:id="297"/>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299"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299"/>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0" w:name="_MCCTEMPBM_CRPT22660196___7" w:colFirst="2" w:colLast="2"/>
            <w:bookmarkEnd w:id="298"/>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01" w:name="_MCCTEMPBM_CRPT22660197___7" w:colFirst="1" w:colLast="2"/>
            <w:bookmarkEnd w:id="300"/>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02" w:name="_MCCTEMPBM_CRPT22660202___7" w:colFirst="2" w:colLast="2"/>
            <w:bookmarkEnd w:id="301"/>
            <w:r w:rsidRPr="008227B8">
              <w:rPr>
                <w:rFonts w:eastAsia="SimSun"/>
                <w:lang w:eastAsia="zh-CN"/>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03" w:name="_MCCTEMPBM_CRPT22660198___7"/>
            <w:r w:rsidRPr="008227B8">
              <w:rPr>
                <w:rFonts w:ascii="Arial" w:eastAsia="SimSun" w:hAnsi="Arial" w:cs="Arial"/>
                <w:sz w:val="18"/>
              </w:rPr>
              <w:t>It indicates the crossed threshold information such as:</w:t>
            </w:r>
          </w:p>
          <w:bookmarkEnd w:id="303"/>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04"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04"/>
          </w:p>
        </w:tc>
        <w:tc>
          <w:tcPr>
            <w:tcW w:w="1984" w:type="dxa"/>
          </w:tcPr>
          <w:p w14:paraId="4A59660F" w14:textId="77777777" w:rsidR="002B6147" w:rsidRPr="008227B8" w:rsidRDefault="002B6147" w:rsidP="000815A8">
            <w:pPr>
              <w:keepNext/>
              <w:keepLines/>
              <w:spacing w:after="0"/>
              <w:rPr>
                <w:rFonts w:ascii="Arial" w:hAnsi="Arial"/>
                <w:sz w:val="18"/>
              </w:rPr>
            </w:pPr>
            <w:bookmarkStart w:id="305" w:name="_MCCTEMPBM_CRPT22660201___7"/>
            <w:r w:rsidRPr="008227B8">
              <w:rPr>
                <w:rFonts w:ascii="Arial" w:hAnsi="Arial"/>
                <w:sz w:val="18"/>
              </w:rPr>
              <w:t xml:space="preserve">type: </w:t>
            </w:r>
            <w:r w:rsidRPr="008227B8">
              <w:rPr>
                <w:rFonts w:eastAsia="SimSun"/>
              </w:rPr>
              <w:t>ThresholdInfo</w:t>
            </w:r>
          </w:p>
          <w:bookmarkEnd w:id="305"/>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06" w:name="_MCCTEMPBM_CRPT22660203___7" w:colFirst="1" w:colLast="1"/>
            <w:bookmarkStart w:id="307" w:name="_MCCTEMPBM_CRPT22660205___7" w:colFirst="2" w:colLast="2"/>
            <w:bookmarkEnd w:id="302"/>
            <w:r w:rsidRPr="008227B8">
              <w:rPr>
                <w:rFonts w:eastAsia="SimSun"/>
                <w:lang w:eastAsia="zh-CN"/>
              </w:rPr>
              <w:t>stateChangeDefinition</w:t>
            </w:r>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sidR="00057AC8">
              <w:rPr>
                <w:rFonts w:ascii="Arial" w:hAnsi="Arial" w:cs="Arial"/>
                <w:sz w:val="18"/>
              </w:rPr>
              <w:t>r</w:t>
            </w:r>
            <w:r w:rsidRPr="008227B8">
              <w:rPr>
                <w:rFonts w:ascii="Arial" w:hAnsi="Arial" w:cs="Arial"/>
                <w:sz w:val="18"/>
              </w:rPr>
              <w:t>ibuteValues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08" w:name="_MCCTEMPBM_CRPT22660204___7"/>
            <w:r w:rsidRPr="008227B8">
              <w:t xml:space="preserve">type: </w:t>
            </w:r>
            <w:r w:rsidRPr="008227B8">
              <w:rPr>
                <w:rFonts w:eastAsia="SimSun"/>
                <w:lang w:eastAsia="zh-CN"/>
              </w:rPr>
              <w:t>AttributeValueChange</w:t>
            </w:r>
          </w:p>
          <w:bookmarkEnd w:id="308"/>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0EA851B"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001110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09" w:name="_MCCTEMPBM_CRPT22660206___7" w:colFirst="1" w:colLast="1"/>
            <w:bookmarkStart w:id="310" w:name="_MCCTEMPBM_CRPT22660208___7" w:colFirst="2" w:colLast="2"/>
            <w:bookmarkEnd w:id="306"/>
            <w:bookmarkEnd w:id="307"/>
            <w:r w:rsidRPr="008227B8">
              <w:rPr>
                <w:rFonts w:eastAsia="SimSun"/>
                <w:lang w:eastAsia="zh-CN"/>
              </w:rPr>
              <w:t>monitoredAttributes</w:t>
            </w:r>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sidR="00057AC8">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2B6147" w:rsidRPr="008227B8" w:rsidRDefault="002B6147" w:rsidP="00057AC8">
            <w:pPr>
              <w:pStyle w:val="TAL"/>
            </w:pPr>
            <w:bookmarkStart w:id="311" w:name="_MCCTEMPBM_CRPT22660207___7"/>
            <w:r w:rsidRPr="008227B8">
              <w:t xml:space="preserve">type: </w:t>
            </w:r>
            <w:r w:rsidRPr="008227B8">
              <w:rPr>
                <w:rFonts w:eastAsia="SimSun"/>
                <w:lang w:eastAsia="zh-CN"/>
              </w:rPr>
              <w:t>NameValuePair</w:t>
            </w:r>
          </w:p>
          <w:bookmarkEnd w:id="311"/>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00E06F7"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252E0E0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12" w:name="_MCCTEMPBM_CRPT22660210___7" w:colFirst="2" w:colLast="2"/>
            <w:bookmarkEnd w:id="309"/>
            <w:bookmarkEnd w:id="310"/>
            <w:r w:rsidRPr="008227B8">
              <w:rPr>
                <w:rFonts w:eastAsia="SimSun"/>
                <w:lang w:eastAsia="zh-CN"/>
              </w:rPr>
              <w:t>proposedRepairActions</w:t>
            </w:r>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13"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13"/>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0C066D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035E82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14" w:name="_MCCTEMPBM_CRPT22660211___7" w:colFirst="1" w:colLast="2"/>
            <w:bookmarkEnd w:id="312"/>
            <w:r w:rsidRPr="008227B8">
              <w:rPr>
                <w:rFonts w:eastAsia="SimSun"/>
                <w:lang w:eastAsia="zh-CN"/>
              </w:rPr>
              <w:t>additionalText</w:t>
            </w:r>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E118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13919E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15" w:name="_MCCTEMPBM_CRPT22660212___7" w:colFirst="1" w:colLast="2"/>
            <w:bookmarkEnd w:id="314"/>
            <w:r w:rsidRPr="008227B8">
              <w:rPr>
                <w:rFonts w:eastAsia="SimSun"/>
                <w:lang w:eastAsia="zh-CN"/>
              </w:rPr>
              <w:lastRenderedPageBreak/>
              <w:t>additionalInformation</w:t>
            </w:r>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type: NameValuePair</w:t>
            </w:r>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EE9AA7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153E26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16" w:name="_MCCTEMPBM_CRPT22660214___7" w:colFirst="2" w:colLast="2"/>
            <w:bookmarkEnd w:id="315"/>
            <w:r w:rsidRPr="008227B8">
              <w:rPr>
                <w:rFonts w:eastAsia="SimSun"/>
                <w:lang w:eastAsia="zh-CN"/>
              </w:rPr>
              <w:t>rootCauseIndicator</w:t>
            </w:r>
          </w:p>
        </w:tc>
        <w:tc>
          <w:tcPr>
            <w:tcW w:w="5245" w:type="dxa"/>
          </w:tcPr>
          <w:p w14:paraId="4401EE6A" w14:textId="77777777" w:rsidR="002B6147" w:rsidRPr="008227B8" w:rsidRDefault="002B6147" w:rsidP="000815A8">
            <w:pPr>
              <w:keepNext/>
              <w:keepLines/>
              <w:spacing w:after="0"/>
              <w:rPr>
                <w:rFonts w:ascii="Arial" w:hAnsi="Arial" w:cs="Arial"/>
                <w:sz w:val="18"/>
              </w:rPr>
            </w:pPr>
            <w:bookmarkStart w:id="317"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AlarmInformation</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17"/>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07E8CB7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8D33C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18" w:name="_MCCTEMPBM_CRPT22660215___7" w:colFirst="1" w:colLast="2"/>
            <w:bookmarkEnd w:id="316"/>
            <w:r w:rsidRPr="008227B8">
              <w:rPr>
                <w:rFonts w:eastAsia="SimSun"/>
                <w:lang w:eastAsia="zh-CN"/>
              </w:rPr>
              <w:t>ackTime</w:t>
            </w:r>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350164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2738EBE"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19" w:name="_MCCTEMPBM_CRPT22660216___7" w:colFirst="1" w:colLast="2"/>
            <w:bookmarkEnd w:id="318"/>
            <w:r w:rsidRPr="008227B8">
              <w:rPr>
                <w:rFonts w:eastAsia="SimSun"/>
                <w:lang w:eastAsia="zh-CN"/>
              </w:rPr>
              <w:t>ackUserId</w:t>
            </w:r>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B0FD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97C37E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20" w:name="_MCCTEMPBM_CRPT22660217___7" w:colFirst="0" w:colLast="2"/>
            <w:bookmarkEnd w:id="319"/>
            <w:r w:rsidRPr="008227B8">
              <w:rPr>
                <w:rFonts w:eastAsia="SimSun"/>
              </w:rPr>
              <w:t>ackSystemId</w:t>
            </w:r>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90D1D8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731F96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21" w:name="_MCCTEMPBM_CRPT22660218___7" w:colFirst="0" w:colLast="1"/>
            <w:bookmarkStart w:id="322" w:name="_MCCTEMPBM_CRPT22660219___7" w:colFirst="2" w:colLast="2"/>
            <w:bookmarkEnd w:id="320"/>
            <w:r w:rsidRPr="008227B8">
              <w:rPr>
                <w:rFonts w:eastAsia="SimSun"/>
              </w:rPr>
              <w:t>ackState</w:t>
            </w:r>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75D3F1"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509FD1"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23" w:name="_MCCTEMPBM_CRPT22660220___7" w:colFirst="0" w:colLast="2"/>
            <w:bookmarkEnd w:id="321"/>
            <w:bookmarkEnd w:id="322"/>
            <w:r w:rsidRPr="008227B8">
              <w:rPr>
                <w:rFonts w:cs="Arial"/>
              </w:rPr>
              <w:t>clearUserId</w:t>
            </w:r>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197DD26"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A0BCF7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24" w:name="_MCCTEMPBM_CRPT22660221___7" w:colFirst="0" w:colLast="2"/>
            <w:bookmarkEnd w:id="323"/>
            <w:r w:rsidRPr="008227B8">
              <w:rPr>
                <w:rFonts w:cs="Arial"/>
              </w:rPr>
              <w:t>clearSystemId</w:t>
            </w:r>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7D0CE1F"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080320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25" w:name="_MCCTEMPBM_CRPT22660222___7" w:colFirst="0" w:colLast="2"/>
            <w:bookmarkEnd w:id="324"/>
            <w:r w:rsidRPr="008227B8">
              <w:rPr>
                <w:rFonts w:cs="Arial"/>
              </w:rPr>
              <w:t>serviceUser</w:t>
            </w:r>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D17CE4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550F42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26" w:name="_MCCTEMPBM_CRPT22660223___7" w:colFirst="0" w:colLast="2"/>
            <w:bookmarkEnd w:id="325"/>
            <w:r w:rsidRPr="008227B8">
              <w:rPr>
                <w:rFonts w:cs="Arial"/>
              </w:rPr>
              <w:t>serviceProvider</w:t>
            </w:r>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6877A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7C372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27" w:name="_MCCTEMPBM_CRPT22660224___7" w:colFirst="0" w:colLast="2"/>
            <w:bookmarkEnd w:id="326"/>
            <w:r w:rsidRPr="008227B8">
              <w:rPr>
                <w:rFonts w:cs="Arial"/>
              </w:rPr>
              <w:lastRenderedPageBreak/>
              <w:t>securityAlarmDetector</w:t>
            </w:r>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D6CC9E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189F82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28" w:name="_MCCTEMPBM_CRPT22660225___7" w:colFirst="0" w:colLast="2"/>
            <w:bookmarkEnd w:id="327"/>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type: AlarmComment</w:t>
            </w:r>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F6AAD6E"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A8C144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29" w:name="_MCCTEMPBM_CRPT22660226___7" w:colFirst="0" w:colLast="2"/>
            <w:bookmarkEnd w:id="328"/>
            <w:r w:rsidRPr="008227B8">
              <w:rPr>
                <w:rFonts w:cs="Arial"/>
              </w:rPr>
              <w:t>correlatedNotifications</w:t>
            </w:r>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9B42871"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3F8066E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30" w:name="_MCCTEMPBM_CRPT22660227___7" w:colFirst="0" w:colLast="2"/>
            <w:bookmarkEnd w:id="329"/>
            <w:r w:rsidRPr="008227B8">
              <w:rPr>
                <w:rFonts w:eastAsia="SimSun" w:cs="Arial"/>
              </w:rPr>
              <w:t>commentTime</w:t>
            </w:r>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0B42D6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B3E3C9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31" w:name="_MCCTEMPBM_CRPT22660228___7" w:colFirst="0" w:colLast="2"/>
            <w:bookmarkEnd w:id="330"/>
            <w:r w:rsidRPr="008227B8">
              <w:rPr>
                <w:rFonts w:eastAsia="SimSun" w:cs="Arial"/>
              </w:rPr>
              <w:t>commentUserId</w:t>
            </w:r>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B0E3A2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BDA64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32" w:name="_MCCTEMPBM_CRPT22660229___7" w:colFirst="0" w:colLast="2"/>
            <w:bookmarkEnd w:id="331"/>
            <w:r w:rsidRPr="008227B8">
              <w:rPr>
                <w:rFonts w:eastAsia="SimSun" w:cs="Arial"/>
              </w:rPr>
              <w:t>commentSystemId</w:t>
            </w:r>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3CE6A1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0C81E1D"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33" w:name="_MCCTEMPBM_CRPT22660230___7" w:colFirst="0" w:colLast="2"/>
            <w:bookmarkEnd w:id="332"/>
            <w:r w:rsidRPr="008227B8">
              <w:rPr>
                <w:rFonts w:eastAsia="SimSun" w:cs="Arial"/>
              </w:rPr>
              <w:t>commentText</w:t>
            </w:r>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E39E45E"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DFAD5E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34" w:name="_MCCTEMPBM_CRPT22660231___7" w:colFirst="0" w:colLast="2"/>
            <w:bookmarkEnd w:id="333"/>
            <w:r w:rsidRPr="008227B8">
              <w:rPr>
                <w:rFonts w:eastAsia="SimSun" w:cs="Arial"/>
              </w:rPr>
              <w:t>CorrelatedNotification.sourceObjectInstance</w:t>
            </w:r>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C8AF3D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9B8E7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181A1F7" w14:textId="77777777" w:rsidTr="00AD2F20">
        <w:trPr>
          <w:cantSplit/>
          <w:jc w:val="center"/>
        </w:trPr>
        <w:tc>
          <w:tcPr>
            <w:tcW w:w="2547" w:type="dxa"/>
          </w:tcPr>
          <w:p w14:paraId="508B9FB0" w14:textId="77777777" w:rsidR="002B6147" w:rsidRPr="008227B8" w:rsidRDefault="002B6147" w:rsidP="00057AC8">
            <w:pPr>
              <w:pStyle w:val="TAL"/>
              <w:rPr>
                <w:rFonts w:cs="Arial"/>
              </w:rPr>
            </w:pPr>
            <w:bookmarkStart w:id="335" w:name="_MCCTEMPBM_CRPT22660232___7" w:colFirst="0" w:colLast="2"/>
            <w:bookmarkEnd w:id="334"/>
            <w:r w:rsidRPr="008227B8">
              <w:rPr>
                <w:rFonts w:eastAsia="SimSun" w:cs="Arial"/>
              </w:rPr>
              <w:t>CorrelatedNotification.notificationIdSet</w:t>
            </w:r>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EC09D83"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E6771B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35"/>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36" w:name="_Toc157982685"/>
      <w:bookmarkStart w:id="337" w:name="_Toc158642664"/>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36"/>
      <w:bookmarkEnd w:id="337"/>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38" w:name="_Toc157982686"/>
      <w:bookmarkStart w:id="339" w:name="_Toc158642665"/>
      <w:r w:rsidRPr="008227B8">
        <w:lastRenderedPageBreak/>
        <w:t>7.</w:t>
      </w:r>
      <w:r w:rsidR="002B6147" w:rsidRPr="008227B8">
        <w:t>5</w:t>
      </w:r>
      <w:r w:rsidR="002B6147" w:rsidRPr="008227B8">
        <w:tab/>
        <w:t>Common notifications</w:t>
      </w:r>
      <w:bookmarkEnd w:id="338"/>
      <w:bookmarkEnd w:id="339"/>
    </w:p>
    <w:p w14:paraId="7F2F151E" w14:textId="32962BB9" w:rsidR="002B6147" w:rsidRPr="008227B8" w:rsidRDefault="00C77DBA" w:rsidP="004250E7">
      <w:pPr>
        <w:pStyle w:val="Heading3"/>
        <w:rPr>
          <w:rFonts w:eastAsia="SimSun"/>
        </w:rPr>
      </w:pPr>
      <w:bookmarkStart w:id="340" w:name="_Toc157982687"/>
      <w:bookmarkStart w:id="341" w:name="_Toc158642666"/>
      <w:r w:rsidRPr="008227B8">
        <w:rPr>
          <w:rFonts w:eastAsia="SimSun"/>
        </w:rPr>
        <w:t>7.</w:t>
      </w:r>
      <w:r w:rsidR="002B6147" w:rsidRPr="008227B8">
        <w:rPr>
          <w:rFonts w:eastAsia="SimSun"/>
        </w:rPr>
        <w:t>5.1</w:t>
      </w:r>
      <w:r w:rsidR="002B6147" w:rsidRPr="008227B8">
        <w:rPr>
          <w:rFonts w:eastAsia="SimSun"/>
        </w:rPr>
        <w:tab/>
        <w:t>Alarm notifications</w:t>
      </w:r>
      <w:bookmarkEnd w:id="340"/>
      <w:bookmarkEnd w:id="341"/>
    </w:p>
    <w:p w14:paraId="4C4A1802" w14:textId="77777777" w:rsidR="002B6147" w:rsidRPr="008227B8" w:rsidRDefault="002B6147" w:rsidP="002B6147">
      <w:pPr>
        <w:rPr>
          <w:rFonts w:ascii="Courier New" w:hAnsi="Courier New"/>
        </w:rPr>
      </w:pPr>
      <w:bookmarkStart w:id="342" w:name="_MCCTEMPBM_CRPT22660234___7"/>
      <w:r w:rsidRPr="008227B8">
        <w:t xml:space="preserve">This clause presents a list of notifications, defined in clause 9,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43" w:name="_MCCTEMPBM_CRPT22660235___4" w:colFirst="0" w:colLast="0"/>
            <w:bookmarkEnd w:id="342"/>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44" w:name="_MCCTEMPBM_CRPT22660236___7"/>
            <w:bookmarkEnd w:id="343"/>
            <w:r w:rsidRPr="008227B8">
              <w:rPr>
                <w:rFonts w:ascii="Arial" w:hAnsi="Arial" w:cs="Arial"/>
                <w:sz w:val="18"/>
              </w:rPr>
              <w:t>notifyNewAlarm</w:t>
            </w:r>
            <w:bookmarkEnd w:id="344"/>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45" w:name="_MCCTEMPBM_CRPT22660237___7"/>
            <w:r w:rsidRPr="008227B8">
              <w:rPr>
                <w:rFonts w:ascii="Arial" w:hAnsi="Arial" w:cs="Arial"/>
                <w:sz w:val="18"/>
              </w:rPr>
              <w:t>notifyClearedAlarm</w:t>
            </w:r>
            <w:bookmarkEnd w:id="345"/>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46" w:name="_MCCTEMPBM_CRPT22660238___7"/>
            <w:r w:rsidRPr="008227B8">
              <w:rPr>
                <w:rFonts w:ascii="Arial" w:hAnsi="Arial" w:cs="Arial"/>
                <w:sz w:val="18"/>
              </w:rPr>
              <w:t>notifyAlarmListRebuilt</w:t>
            </w:r>
            <w:bookmarkEnd w:id="346"/>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47" w:name="_MCCTEMPBM_CRPT22660239___7"/>
            <w:r w:rsidRPr="008227B8">
              <w:rPr>
                <w:rFonts w:ascii="Arial" w:hAnsi="Arial" w:cs="Arial"/>
                <w:sz w:val="18"/>
              </w:rPr>
              <w:t>notifyChangedAlarmGeneral</w:t>
            </w:r>
            <w:bookmarkEnd w:id="347"/>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48" w:name="_MCCTEMPBM_CRPT22660240___7"/>
            <w:r w:rsidRPr="008227B8">
              <w:rPr>
                <w:rFonts w:ascii="Arial" w:hAnsi="Arial" w:cs="Arial"/>
                <w:sz w:val="18"/>
              </w:rPr>
              <w:t>notifyChangedAlarm</w:t>
            </w:r>
            <w:bookmarkEnd w:id="348"/>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49" w:name="_MCCTEMPBM_CRPT22660241___7"/>
            <w:r w:rsidRPr="008227B8">
              <w:rPr>
                <w:rFonts w:ascii="Arial" w:hAnsi="Arial" w:cs="Arial"/>
                <w:sz w:val="18"/>
              </w:rPr>
              <w:t>notifyCorrelatedNotificationChanged</w:t>
            </w:r>
            <w:bookmarkEnd w:id="349"/>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0" w:name="_MCCTEMPBM_CRPT22660242___7"/>
            <w:r w:rsidRPr="008227B8">
              <w:rPr>
                <w:rFonts w:ascii="Arial" w:hAnsi="Arial" w:cs="Arial"/>
                <w:sz w:val="18"/>
              </w:rPr>
              <w:t>notifyAckStateChanged</w:t>
            </w:r>
            <w:bookmarkEnd w:id="350"/>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1" w:name="_MCCTEMPBM_CRPT22660243___7"/>
            <w:r w:rsidRPr="008227B8">
              <w:rPr>
                <w:rFonts w:ascii="Arial" w:hAnsi="Arial" w:cs="Arial"/>
                <w:sz w:val="18"/>
              </w:rPr>
              <w:t>notifyComments</w:t>
            </w:r>
            <w:bookmarkEnd w:id="351"/>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52" w:name="_MCCTEMPBM_CRPT22660244___7"/>
            <w:r w:rsidRPr="008227B8">
              <w:rPr>
                <w:rFonts w:ascii="Arial" w:hAnsi="Arial" w:cs="Arial"/>
                <w:sz w:val="18"/>
              </w:rPr>
              <w:t>notifyPotentialFaultyAlarmList</w:t>
            </w:r>
            <w:bookmarkEnd w:id="352"/>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53" w:name="_Toc157982688"/>
    </w:p>
    <w:p w14:paraId="5468549A" w14:textId="31BB21D8" w:rsidR="002B6147" w:rsidRPr="008227B8" w:rsidRDefault="00C77DBA" w:rsidP="004250E7">
      <w:pPr>
        <w:pStyle w:val="Heading3"/>
        <w:rPr>
          <w:rFonts w:eastAsia="SimSun"/>
          <w:lang w:eastAsia="zh-CN"/>
        </w:rPr>
      </w:pPr>
      <w:bookmarkStart w:id="354" w:name="_Toc158642667"/>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53"/>
      <w:bookmarkEnd w:id="354"/>
    </w:p>
    <w:p w14:paraId="418283EB" w14:textId="77777777" w:rsidR="002B6147" w:rsidRPr="008227B8" w:rsidRDefault="002B6147" w:rsidP="002B6147">
      <w:bookmarkStart w:id="355"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56" w:name="_MCCTEMPBM_CRPT22660246___4" w:colFirst="0" w:colLast="0"/>
            <w:bookmarkEnd w:id="355"/>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57" w:name="_MCCTEMPBM_CRPT22660247___7"/>
            <w:bookmarkEnd w:id="356"/>
            <w:r w:rsidRPr="008227B8">
              <w:rPr>
                <w:rFonts w:ascii="Arial" w:hAnsi="Arial" w:cs="Arial"/>
                <w:sz w:val="18"/>
              </w:rPr>
              <w:t>notifyMOICreation</w:t>
            </w:r>
            <w:bookmarkEnd w:id="357"/>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58" w:name="_MCCTEMPBM_CRPT22660248___7"/>
            <w:r w:rsidRPr="008227B8">
              <w:rPr>
                <w:rFonts w:ascii="Arial" w:hAnsi="Arial" w:cs="Arial"/>
                <w:sz w:val="18"/>
              </w:rPr>
              <w:t>notifyMOIDeletion</w:t>
            </w:r>
            <w:bookmarkEnd w:id="358"/>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59" w:name="_MCCTEMPBM_CRPT22660249___7"/>
            <w:r w:rsidRPr="008227B8">
              <w:rPr>
                <w:rFonts w:ascii="Arial" w:hAnsi="Arial" w:cs="Arial"/>
                <w:sz w:val="18"/>
              </w:rPr>
              <w:t>notifyMOIAttributeValueChanges</w:t>
            </w:r>
            <w:bookmarkEnd w:id="359"/>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0" w:name="_MCCTEMPBM_CRPT22660250___7"/>
            <w:r w:rsidRPr="008227B8">
              <w:rPr>
                <w:rFonts w:ascii="Arial" w:hAnsi="Arial" w:cs="Arial"/>
                <w:sz w:val="18"/>
              </w:rPr>
              <w:t>notifyMOIChanges</w:t>
            </w:r>
            <w:bookmarkEnd w:id="360"/>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61" w:name="_Toc158642668"/>
      <w:bookmarkStart w:id="362" w:name="_Toc157982689"/>
      <w:r w:rsidRPr="008227B8">
        <w:t>8</w:t>
      </w:r>
      <w:r w:rsidR="002B6147" w:rsidRPr="008227B8">
        <w:tab/>
        <w:t>Notifications</w:t>
      </w:r>
      <w:bookmarkEnd w:id="361"/>
      <w:r w:rsidR="002B6147" w:rsidRPr="008227B8">
        <w:t xml:space="preserve"> </w:t>
      </w:r>
      <w:bookmarkEnd w:id="362"/>
    </w:p>
    <w:p w14:paraId="436FF0CD" w14:textId="366E7C40" w:rsidR="0015281E" w:rsidRPr="008227B8" w:rsidRDefault="00C77DBA" w:rsidP="0015281E">
      <w:pPr>
        <w:pStyle w:val="Heading2"/>
      </w:pPr>
      <w:bookmarkStart w:id="363" w:name="_Toc157982690"/>
      <w:bookmarkStart w:id="364" w:name="_Toc158642669"/>
      <w:r w:rsidRPr="008227B8">
        <w:t>8.</w:t>
      </w:r>
      <w:r w:rsidR="002B6147" w:rsidRPr="008227B8">
        <w:t>1</w:t>
      </w:r>
      <w:r w:rsidR="002B6147" w:rsidRPr="008227B8">
        <w:tab/>
        <w:t>Overview</w:t>
      </w:r>
      <w:bookmarkEnd w:id="363"/>
      <w:bookmarkEnd w:id="364"/>
    </w:p>
    <w:p w14:paraId="0E83114B" w14:textId="4AA9AF86" w:rsidR="00DE5104" w:rsidRPr="008227B8" w:rsidRDefault="002B6147" w:rsidP="0015281E">
      <w:r w:rsidRPr="008227B8">
        <w:t xml:space="preserve">This clause specifies the alarm notifications used to report modifications of the alarm list and alarm records. To receive these notifications MnS consumers </w:t>
      </w:r>
      <w:commentRangeStart w:id="365"/>
      <w:r w:rsidRPr="008227B8">
        <w:rPr>
          <w:highlight w:val="lightGray"/>
        </w:rPr>
        <w:t>must</w:t>
      </w:r>
      <w:r w:rsidRPr="008227B8">
        <w:t xml:space="preserve"> </w:t>
      </w:r>
      <w:commentRangeEnd w:id="365"/>
      <w:r w:rsidR="00590D54">
        <w:rPr>
          <w:rStyle w:val="CommentReference"/>
        </w:rPr>
        <w:commentReference w:id="365"/>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66" w:name="_Toc157982691"/>
      <w:bookmarkStart w:id="367" w:name="_Toc158642670"/>
      <w:r w:rsidRPr="008227B8">
        <w:t>8.</w:t>
      </w:r>
      <w:r w:rsidR="002B6147" w:rsidRPr="008227B8">
        <w:t>2</w:t>
      </w:r>
      <w:r w:rsidR="002B6147" w:rsidRPr="008227B8">
        <w:tab/>
        <w:t>notifyNewAlarm</w:t>
      </w:r>
      <w:bookmarkEnd w:id="366"/>
      <w:bookmarkEnd w:id="367"/>
    </w:p>
    <w:p w14:paraId="53D0BB98" w14:textId="1713D99A" w:rsidR="002B6147" w:rsidRPr="008227B8" w:rsidRDefault="00C77DBA" w:rsidP="004250E7">
      <w:pPr>
        <w:pStyle w:val="Heading3"/>
        <w:rPr>
          <w:rFonts w:eastAsia="SimSun"/>
          <w:lang w:eastAsia="zh-CN"/>
        </w:rPr>
      </w:pPr>
      <w:bookmarkStart w:id="368" w:name="_Toc157982692"/>
      <w:bookmarkStart w:id="369" w:name="_Toc158642671"/>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68"/>
      <w:bookmarkEnd w:id="369"/>
    </w:p>
    <w:p w14:paraId="09B99DEC" w14:textId="77777777" w:rsidR="002B6147" w:rsidRPr="008227B8" w:rsidRDefault="002B6147" w:rsidP="002B6147">
      <w:bookmarkStart w:id="370"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1" w:name="_Toc157982693"/>
      <w:bookmarkStart w:id="372" w:name="_Toc158642672"/>
      <w:bookmarkEnd w:id="370"/>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1"/>
      <w:bookmarkEnd w:id="372"/>
    </w:p>
    <w:p w14:paraId="6EF5416C" w14:textId="6DE2FE3F" w:rsidR="002B6147" w:rsidRPr="008227B8" w:rsidRDefault="002B6147" w:rsidP="000815A8">
      <w:bookmarkStart w:id="373"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74" w:name="_MCCTEMPBM_CRPT22660253___4"/>
      <w:bookmarkEnd w:id="373"/>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75" w:name="_MCCTEMPBM_CRPT22660254___7"/>
            <w:bookmarkStart w:id="376" w:name="_MCCTEMPBM_CRPT22660256___7" w:colFirst="2" w:colLast="2"/>
            <w:bookmarkEnd w:id="374"/>
            <w:r w:rsidRPr="008227B8">
              <w:rPr>
                <w:rFonts w:ascii="Arial" w:hAnsi="Arial" w:cs="Arial"/>
                <w:sz w:val="18"/>
              </w:rPr>
              <w:t>objectClass</w:t>
            </w:r>
            <w:bookmarkEnd w:id="375"/>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77" w:name="_MCCTEMPBM_CRPT22660255___4"/>
            <w:r w:rsidRPr="008227B8">
              <w:rPr>
                <w:rFonts w:ascii="Arial" w:hAnsi="Arial" w:cs="Arial"/>
                <w:sz w:val="18"/>
              </w:rPr>
              <w:t>M</w:t>
            </w:r>
            <w:bookmarkEnd w:id="377"/>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78" w:name="_MCCTEMPBM_CRPT22660257___7"/>
            <w:bookmarkStart w:id="379" w:name="_MCCTEMPBM_CRPT22660259___7" w:colFirst="2" w:colLast="2"/>
            <w:bookmarkEnd w:id="376"/>
            <w:r w:rsidRPr="008227B8">
              <w:rPr>
                <w:rFonts w:ascii="Arial" w:hAnsi="Arial" w:cs="Arial"/>
                <w:sz w:val="18"/>
              </w:rPr>
              <w:t>objectInstance</w:t>
            </w:r>
            <w:bookmarkEnd w:id="378"/>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0" w:name="_MCCTEMPBM_CRPT22660258___4"/>
            <w:r w:rsidRPr="008227B8">
              <w:rPr>
                <w:rFonts w:ascii="Arial" w:hAnsi="Arial" w:cs="Arial"/>
                <w:sz w:val="18"/>
              </w:rPr>
              <w:t>M</w:t>
            </w:r>
            <w:bookmarkEnd w:id="380"/>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1" w:name="_MCCTEMPBM_CRPT22660260___7"/>
            <w:bookmarkStart w:id="382" w:name="_MCCTEMPBM_CRPT22660262___7" w:colFirst="2" w:colLast="2"/>
            <w:bookmarkEnd w:id="379"/>
            <w:r w:rsidRPr="008227B8">
              <w:rPr>
                <w:rFonts w:ascii="Arial" w:hAnsi="Arial" w:cs="Arial"/>
                <w:sz w:val="18"/>
              </w:rPr>
              <w:t>notificationId</w:t>
            </w:r>
            <w:bookmarkEnd w:id="381"/>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83" w:name="_MCCTEMPBM_CRPT22660261___4"/>
            <w:r w:rsidRPr="008227B8">
              <w:rPr>
                <w:rFonts w:ascii="Arial" w:hAnsi="Arial" w:cs="Arial"/>
                <w:sz w:val="18"/>
              </w:rPr>
              <w:t>M</w:t>
            </w:r>
            <w:bookmarkEnd w:id="383"/>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84" w:name="_MCCTEMPBM_CRPT22660263___7"/>
            <w:bookmarkEnd w:id="382"/>
            <w:r w:rsidRPr="008227B8">
              <w:rPr>
                <w:rFonts w:ascii="Arial" w:hAnsi="Arial" w:cs="Arial"/>
                <w:sz w:val="18"/>
              </w:rPr>
              <w:t>notificationType</w:t>
            </w:r>
            <w:bookmarkEnd w:id="384"/>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85" w:name="_MCCTEMPBM_CRPT22660264___4"/>
            <w:r w:rsidRPr="008227B8">
              <w:rPr>
                <w:rFonts w:ascii="Arial" w:hAnsi="Arial" w:cs="Arial"/>
                <w:sz w:val="18"/>
              </w:rPr>
              <w:t>M</w:t>
            </w:r>
            <w:bookmarkEnd w:id="385"/>
          </w:p>
        </w:tc>
        <w:tc>
          <w:tcPr>
            <w:tcW w:w="3165" w:type="dxa"/>
          </w:tcPr>
          <w:p w14:paraId="21A42362" w14:textId="77777777" w:rsidR="002B6147" w:rsidRPr="008227B8" w:rsidRDefault="002B6147" w:rsidP="002B6147">
            <w:pPr>
              <w:keepNext/>
              <w:keepLines/>
              <w:spacing w:after="0"/>
              <w:rPr>
                <w:rFonts w:ascii="Arial" w:hAnsi="Arial"/>
                <w:sz w:val="18"/>
              </w:rPr>
            </w:pPr>
            <w:bookmarkStart w:id="386" w:name="_MCCTEMPBM_CRPT22660265___7"/>
            <w:r w:rsidRPr="008227B8">
              <w:rPr>
                <w:rFonts w:ascii="Arial" w:hAnsi="Arial" w:cs="Arial"/>
                <w:sz w:val="18"/>
              </w:rPr>
              <w:t>"notifyNewAlarm"</w:t>
            </w:r>
            <w:bookmarkEnd w:id="386"/>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87" w:name="_MCCTEMPBM_CRPT22660266___7"/>
            <w:r w:rsidRPr="008227B8">
              <w:rPr>
                <w:rFonts w:ascii="Arial" w:hAnsi="Arial" w:cs="Arial"/>
                <w:sz w:val="18"/>
              </w:rPr>
              <w:t>eventTime</w:t>
            </w:r>
            <w:bookmarkEnd w:id="387"/>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88" w:name="_MCCTEMPBM_CRPT22660267___4"/>
            <w:r w:rsidRPr="008227B8">
              <w:rPr>
                <w:rFonts w:ascii="Arial" w:hAnsi="Arial" w:cs="Arial"/>
                <w:sz w:val="18"/>
              </w:rPr>
              <w:t>M</w:t>
            </w:r>
            <w:bookmarkEnd w:id="388"/>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89" w:name="_MCCTEMPBM_CRPT22660268___7"/>
            <w:r w:rsidRPr="008227B8">
              <w:rPr>
                <w:rFonts w:ascii="Arial" w:hAnsi="Arial" w:cs="Arial"/>
                <w:sz w:val="18"/>
              </w:rPr>
              <w:t>alarmRecord.alarmRaisedTime</w:t>
            </w:r>
            <w:bookmarkEnd w:id="389"/>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0" w:name="_MCCTEMPBM_CRPT22660269___7"/>
            <w:r w:rsidRPr="008227B8">
              <w:rPr>
                <w:rFonts w:ascii="Arial" w:hAnsi="Arial" w:cs="Arial"/>
                <w:sz w:val="18"/>
              </w:rPr>
              <w:t>systemDN</w:t>
            </w:r>
            <w:bookmarkEnd w:id="390"/>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1" w:name="_MCCTEMPBM_CRPT22660270___4"/>
            <w:r w:rsidRPr="008227B8">
              <w:rPr>
                <w:rFonts w:ascii="Arial" w:hAnsi="Arial" w:cs="Arial"/>
                <w:sz w:val="18"/>
              </w:rPr>
              <w:t>M</w:t>
            </w:r>
            <w:bookmarkEnd w:id="391"/>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392"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392"/>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393" w:name="_MCCTEMPBM_CRPT22660272___7"/>
            <w:r w:rsidRPr="008227B8">
              <w:rPr>
                <w:rFonts w:ascii="Arial" w:hAnsi="Arial" w:cs="Arial"/>
                <w:sz w:val="18"/>
              </w:rPr>
              <w:t>alarmId</w:t>
            </w:r>
            <w:bookmarkEnd w:id="393"/>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394" w:name="_MCCTEMPBM_CRPT22660273___4"/>
            <w:r w:rsidRPr="008227B8">
              <w:rPr>
                <w:rFonts w:ascii="Arial" w:hAnsi="Arial" w:cs="Arial"/>
                <w:sz w:val="18"/>
              </w:rPr>
              <w:t>M</w:t>
            </w:r>
            <w:bookmarkEnd w:id="394"/>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395" w:name="_MCCTEMPBM_CRPT22660274___7"/>
            <w:r w:rsidRPr="008227B8">
              <w:rPr>
                <w:rFonts w:ascii="Arial" w:hAnsi="Arial" w:cs="Arial"/>
                <w:sz w:val="18"/>
              </w:rPr>
              <w:t>alarmRecord.alarmId</w:t>
            </w:r>
            <w:bookmarkEnd w:id="395"/>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396" w:name="_MCCTEMPBM_CRPT22660275___7"/>
            <w:r w:rsidRPr="008227B8">
              <w:rPr>
                <w:rFonts w:ascii="Arial" w:hAnsi="Arial" w:cs="Arial"/>
                <w:sz w:val="18"/>
              </w:rPr>
              <w:t>alarmType</w:t>
            </w:r>
            <w:bookmarkEnd w:id="396"/>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397" w:name="_MCCTEMPBM_CRPT22660276___4"/>
            <w:r w:rsidRPr="008227B8">
              <w:rPr>
                <w:rFonts w:ascii="Arial" w:hAnsi="Arial"/>
                <w:sz w:val="18"/>
              </w:rPr>
              <w:t>M</w:t>
            </w:r>
            <w:bookmarkEnd w:id="397"/>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398" w:name="_MCCTEMPBM_CRPT22660277___7"/>
            <w:r w:rsidRPr="008227B8">
              <w:rPr>
                <w:rFonts w:ascii="Arial" w:hAnsi="Arial"/>
                <w:sz w:val="18"/>
              </w:rPr>
              <w:t>alarmRecord.alarmType</w:t>
            </w:r>
            <w:bookmarkEnd w:id="398"/>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399" w:name="_MCCTEMPBM_CRPT22660278___7"/>
            <w:r w:rsidRPr="008227B8">
              <w:rPr>
                <w:rFonts w:ascii="Arial" w:hAnsi="Arial" w:cs="Arial"/>
                <w:sz w:val="18"/>
              </w:rPr>
              <w:t>probableCause</w:t>
            </w:r>
            <w:bookmarkEnd w:id="399"/>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0" w:name="_MCCTEMPBM_CRPT22660279___4"/>
            <w:r w:rsidRPr="008227B8">
              <w:rPr>
                <w:rFonts w:ascii="Arial" w:hAnsi="Arial" w:cs="Arial"/>
                <w:sz w:val="18"/>
              </w:rPr>
              <w:t>M</w:t>
            </w:r>
            <w:bookmarkEnd w:id="400"/>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1" w:name="_MCCTEMPBM_CRPT22660280___7"/>
            <w:r w:rsidRPr="008227B8">
              <w:rPr>
                <w:rFonts w:ascii="Arial" w:hAnsi="Arial" w:cs="Arial"/>
                <w:sz w:val="18"/>
              </w:rPr>
              <w:t>alarmRecord.probableCause</w:t>
            </w:r>
            <w:bookmarkEnd w:id="401"/>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02" w:name="_MCCTEMPBM_CRPT22660281___7"/>
            <w:r w:rsidRPr="008227B8">
              <w:rPr>
                <w:rFonts w:ascii="Arial" w:hAnsi="Arial" w:cs="Arial"/>
                <w:sz w:val="18"/>
              </w:rPr>
              <w:t>perceivedSeverity</w:t>
            </w:r>
            <w:bookmarkEnd w:id="402"/>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03" w:name="_MCCTEMPBM_CRPT22660282___4"/>
            <w:r w:rsidRPr="008227B8">
              <w:rPr>
                <w:rFonts w:ascii="Arial" w:hAnsi="Arial" w:cs="Arial"/>
                <w:sz w:val="18"/>
              </w:rPr>
              <w:t>M</w:t>
            </w:r>
            <w:bookmarkEnd w:id="403"/>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04" w:name="_MCCTEMPBM_CRPT22660283___7"/>
            <w:r w:rsidRPr="008227B8">
              <w:rPr>
                <w:rFonts w:ascii="Arial" w:hAnsi="Arial" w:cs="Arial"/>
                <w:sz w:val="18"/>
              </w:rPr>
              <w:t>alarmRecord.perceivedSeverity</w:t>
            </w:r>
            <w:bookmarkEnd w:id="404"/>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05" w:name="_MCCTEMPBM_CRPT22660284___7"/>
            <w:r w:rsidRPr="008227B8">
              <w:rPr>
                <w:rFonts w:ascii="Arial" w:hAnsi="Arial" w:cs="Arial"/>
                <w:sz w:val="18"/>
              </w:rPr>
              <w:t>specificProblem</w:t>
            </w:r>
            <w:bookmarkEnd w:id="405"/>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06" w:name="_MCCTEMPBM_CRPT22660285___4"/>
            <w:r w:rsidRPr="008227B8">
              <w:rPr>
                <w:rFonts w:ascii="Arial" w:hAnsi="Arial" w:cs="Arial"/>
                <w:sz w:val="18"/>
              </w:rPr>
              <w:t>O</w:t>
            </w:r>
            <w:bookmarkEnd w:id="406"/>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07" w:name="_MCCTEMPBM_CRPT22660286___7"/>
            <w:r w:rsidRPr="008227B8">
              <w:rPr>
                <w:rFonts w:ascii="Arial" w:hAnsi="Arial" w:cs="Arial"/>
                <w:sz w:val="18"/>
              </w:rPr>
              <w:t>alarmRecord.specificProblem</w:t>
            </w:r>
            <w:bookmarkEnd w:id="407"/>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08" w:name="_MCCTEMPBM_CRPT22660287___7"/>
            <w:bookmarkStart w:id="409" w:name="_MCCTEMPBM_CRPT22660289___7" w:colFirst="2" w:colLast="2"/>
            <w:r w:rsidRPr="008227B8">
              <w:rPr>
                <w:rFonts w:ascii="Arial" w:hAnsi="Arial" w:cs="Arial"/>
                <w:sz w:val="18"/>
              </w:rPr>
              <w:t>backedUpStatus</w:t>
            </w:r>
            <w:bookmarkEnd w:id="408"/>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0" w:name="_MCCTEMPBM_CRPT22660288___4"/>
            <w:r w:rsidRPr="008227B8">
              <w:rPr>
                <w:rFonts w:ascii="Arial" w:hAnsi="Arial" w:cs="Arial"/>
                <w:sz w:val="18"/>
              </w:rPr>
              <w:t>CO</w:t>
            </w:r>
            <w:bookmarkEnd w:id="410"/>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1" w:name="_MCCTEMPBM_CRPT22660290___7"/>
            <w:bookmarkEnd w:id="409"/>
            <w:r w:rsidRPr="008227B8">
              <w:rPr>
                <w:rFonts w:ascii="Arial" w:hAnsi="Arial" w:cs="Arial"/>
                <w:sz w:val="18"/>
              </w:rPr>
              <w:t>backUpObject</w:t>
            </w:r>
            <w:bookmarkEnd w:id="411"/>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12" w:name="_MCCTEMPBM_CRPT22660291___4"/>
            <w:r w:rsidRPr="008227B8">
              <w:rPr>
                <w:rFonts w:ascii="Arial" w:hAnsi="Arial" w:cs="Arial"/>
                <w:sz w:val="18"/>
              </w:rPr>
              <w:t>CO</w:t>
            </w:r>
            <w:bookmarkEnd w:id="412"/>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13"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13"/>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14" w:name="_MCCTEMPBM_CRPT22660293___7"/>
            <w:r w:rsidRPr="008227B8">
              <w:rPr>
                <w:rFonts w:ascii="Arial" w:hAnsi="Arial" w:cs="Arial"/>
                <w:sz w:val="18"/>
              </w:rPr>
              <w:t>Used only in non-security notifications.</w:t>
            </w:r>
            <w:bookmarkEnd w:id="414"/>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15" w:name="_MCCTEMPBM_CRPT22660294___7"/>
            <w:bookmarkStart w:id="416" w:name="_MCCTEMPBM_CRPT22660296___7" w:colFirst="2" w:colLast="2"/>
            <w:r w:rsidRPr="008227B8">
              <w:rPr>
                <w:rFonts w:ascii="Arial" w:hAnsi="Arial" w:cs="Arial"/>
                <w:sz w:val="18"/>
              </w:rPr>
              <w:t>trendIndication</w:t>
            </w:r>
            <w:bookmarkEnd w:id="415"/>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17" w:name="_MCCTEMPBM_CRPT22660295___4"/>
            <w:r w:rsidRPr="008227B8">
              <w:rPr>
                <w:rFonts w:ascii="Arial" w:hAnsi="Arial" w:cs="Arial"/>
                <w:sz w:val="18"/>
              </w:rPr>
              <w:t>CO</w:t>
            </w:r>
            <w:bookmarkEnd w:id="417"/>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18" w:name="_MCCTEMPBM_CRPT22660297___7"/>
            <w:bookmarkStart w:id="419" w:name="_MCCTEMPBM_CRPT22660299___7" w:colFirst="2" w:colLast="2"/>
            <w:bookmarkEnd w:id="416"/>
            <w:r w:rsidRPr="008227B8">
              <w:rPr>
                <w:rFonts w:ascii="Arial" w:hAnsi="Arial" w:cs="Arial"/>
                <w:sz w:val="18"/>
              </w:rPr>
              <w:t>thresholdInfo</w:t>
            </w:r>
            <w:bookmarkEnd w:id="418"/>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0" w:name="_MCCTEMPBM_CRPT22660298___4"/>
            <w:r w:rsidRPr="008227B8">
              <w:rPr>
                <w:rFonts w:ascii="Arial" w:hAnsi="Arial" w:cs="Arial"/>
                <w:sz w:val="18"/>
              </w:rPr>
              <w:t>CO</w:t>
            </w:r>
            <w:bookmarkEnd w:id="420"/>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1" w:name="_MCCTEMPBM_CRPT22660300___7"/>
            <w:bookmarkEnd w:id="419"/>
            <w:r w:rsidRPr="008227B8">
              <w:rPr>
                <w:rFonts w:ascii="Arial" w:hAnsi="Arial" w:cs="Arial"/>
                <w:sz w:val="18"/>
              </w:rPr>
              <w:t>correlatedNotifications</w:t>
            </w:r>
            <w:bookmarkEnd w:id="421"/>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22" w:name="_MCCTEMPBM_CRPT22660301___4"/>
            <w:r w:rsidRPr="008227B8">
              <w:rPr>
                <w:rFonts w:ascii="Arial" w:hAnsi="Arial" w:cs="Arial"/>
                <w:sz w:val="18"/>
              </w:rPr>
              <w:t>O</w:t>
            </w:r>
            <w:bookmarkEnd w:id="422"/>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23" w:name="_MCCTEMPBM_CRPT22660302___7"/>
            <w:r w:rsidRPr="008227B8">
              <w:rPr>
                <w:rFonts w:ascii="Arial" w:hAnsi="Arial" w:cs="Arial"/>
                <w:sz w:val="18"/>
              </w:rPr>
              <w:t>alarmRecord.correlatedNotifications</w:t>
            </w:r>
            <w:bookmarkEnd w:id="423"/>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24" w:name="_MCCTEMPBM_CRPT22660303___7"/>
            <w:bookmarkStart w:id="425" w:name="_MCCTEMPBM_CRPT22660305___7" w:colFirst="2" w:colLast="2"/>
            <w:r w:rsidRPr="008227B8">
              <w:rPr>
                <w:rFonts w:ascii="Arial" w:hAnsi="Arial" w:cs="Arial"/>
                <w:sz w:val="18"/>
              </w:rPr>
              <w:t>stateChangeDefinition</w:t>
            </w:r>
            <w:bookmarkEnd w:id="424"/>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26" w:name="_MCCTEMPBM_CRPT22660304___4"/>
            <w:r w:rsidRPr="008227B8">
              <w:rPr>
                <w:rFonts w:ascii="Arial" w:hAnsi="Arial" w:cs="Arial"/>
                <w:sz w:val="18"/>
              </w:rPr>
              <w:t>CO</w:t>
            </w:r>
            <w:bookmarkEnd w:id="426"/>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27" w:name="_MCCTEMPBM_CRPT22660306___7"/>
            <w:bookmarkStart w:id="428" w:name="_MCCTEMPBM_CRPT22660308___7" w:colFirst="2" w:colLast="2"/>
            <w:bookmarkEnd w:id="425"/>
            <w:r w:rsidRPr="008227B8">
              <w:rPr>
                <w:rFonts w:ascii="Arial" w:hAnsi="Arial" w:cs="Arial"/>
                <w:sz w:val="18"/>
              </w:rPr>
              <w:t>monitoredAttributes</w:t>
            </w:r>
            <w:bookmarkEnd w:id="427"/>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29" w:name="_MCCTEMPBM_CRPT22660307___4"/>
            <w:r w:rsidRPr="008227B8">
              <w:rPr>
                <w:rFonts w:ascii="Arial" w:hAnsi="Arial" w:cs="Arial"/>
                <w:sz w:val="18"/>
              </w:rPr>
              <w:t>CO</w:t>
            </w:r>
            <w:bookmarkEnd w:id="429"/>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0" w:name="_MCCTEMPBM_CRPT22660309___7"/>
            <w:bookmarkStart w:id="431" w:name="_MCCTEMPBM_CRPT22660311___7" w:colFirst="2" w:colLast="2"/>
            <w:bookmarkEnd w:id="428"/>
            <w:r w:rsidRPr="008227B8">
              <w:rPr>
                <w:rFonts w:ascii="Arial" w:hAnsi="Arial" w:cs="Arial"/>
                <w:sz w:val="18"/>
              </w:rPr>
              <w:t>proposedRepairActions</w:t>
            </w:r>
            <w:bookmarkEnd w:id="430"/>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32" w:name="_MCCTEMPBM_CRPT22660310___4"/>
            <w:r w:rsidRPr="008227B8">
              <w:rPr>
                <w:rFonts w:ascii="Arial" w:hAnsi="Arial" w:cs="Arial"/>
                <w:sz w:val="18"/>
              </w:rPr>
              <w:t>CO</w:t>
            </w:r>
            <w:bookmarkEnd w:id="432"/>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33" w:name="_MCCTEMPBM_CRPT22660312___7"/>
            <w:bookmarkEnd w:id="431"/>
            <w:r w:rsidRPr="008227B8">
              <w:rPr>
                <w:rFonts w:ascii="Arial" w:hAnsi="Arial" w:cs="Arial"/>
                <w:sz w:val="18"/>
              </w:rPr>
              <w:t>additionalText</w:t>
            </w:r>
            <w:bookmarkEnd w:id="433"/>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34" w:name="_MCCTEMPBM_CRPT22660313___4"/>
            <w:r w:rsidRPr="008227B8">
              <w:rPr>
                <w:rFonts w:ascii="Arial" w:hAnsi="Arial" w:cs="Arial"/>
                <w:sz w:val="18"/>
              </w:rPr>
              <w:t>O</w:t>
            </w:r>
            <w:bookmarkEnd w:id="434"/>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35" w:name="_MCCTEMPBM_CRPT22660314___7"/>
            <w:r w:rsidRPr="008227B8">
              <w:rPr>
                <w:rFonts w:ascii="Arial" w:hAnsi="Arial" w:cs="Arial"/>
                <w:sz w:val="18"/>
              </w:rPr>
              <w:t>alarmRecord.additionalText</w:t>
            </w:r>
            <w:bookmarkEnd w:id="435"/>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36" w:name="_MCCTEMPBM_CRPT22660315___7"/>
            <w:r w:rsidRPr="008227B8">
              <w:rPr>
                <w:rFonts w:ascii="Arial" w:hAnsi="Arial" w:cs="Arial"/>
                <w:sz w:val="18"/>
              </w:rPr>
              <w:t>additionalInformation</w:t>
            </w:r>
            <w:bookmarkEnd w:id="436"/>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37" w:name="_MCCTEMPBM_CRPT22660316___4"/>
            <w:r w:rsidRPr="008227B8">
              <w:rPr>
                <w:rFonts w:ascii="Arial" w:hAnsi="Arial" w:cs="Arial"/>
                <w:sz w:val="18"/>
              </w:rPr>
              <w:t>O</w:t>
            </w:r>
            <w:bookmarkEnd w:id="437"/>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38" w:name="_MCCTEMPBM_CRPT22660317___7"/>
            <w:r w:rsidRPr="008227B8">
              <w:rPr>
                <w:rFonts w:ascii="Arial" w:hAnsi="Arial" w:cs="Arial"/>
                <w:sz w:val="18"/>
              </w:rPr>
              <w:t>alarmRecord.additionalInformation</w:t>
            </w:r>
            <w:bookmarkEnd w:id="438"/>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39" w:name="_MCCTEMPBM_CRPT22660318___7"/>
            <w:r w:rsidRPr="008227B8">
              <w:rPr>
                <w:rFonts w:ascii="Arial" w:hAnsi="Arial" w:cs="Arial"/>
                <w:sz w:val="18"/>
              </w:rPr>
              <w:t>rootCauseIndicator</w:t>
            </w:r>
            <w:bookmarkEnd w:id="439"/>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0" w:name="_MCCTEMPBM_CRPT22660319___4"/>
            <w:r w:rsidRPr="008227B8">
              <w:rPr>
                <w:rFonts w:ascii="Arial" w:hAnsi="Arial" w:cs="Arial" w:hint="eastAsia"/>
                <w:sz w:val="18"/>
                <w:lang w:eastAsia="zh-CN"/>
              </w:rPr>
              <w:t>O</w:t>
            </w:r>
            <w:bookmarkEnd w:id="440"/>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1" w:name="_MCCTEMPBM_CRPT22660320___7"/>
            <w:r w:rsidRPr="008227B8">
              <w:rPr>
                <w:rFonts w:ascii="Arial" w:hAnsi="Arial" w:cs="Arial"/>
                <w:sz w:val="18"/>
              </w:rPr>
              <w:t>alarmRecord.rootCauseIndicator</w:t>
            </w:r>
            <w:bookmarkEnd w:id="441"/>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42" w:name="_MCCTEMPBM_CRPT22660321___7"/>
            <w:bookmarkStart w:id="443" w:name="_MCCTEMPBM_CRPT22660323___7" w:colFirst="2" w:colLast="3"/>
            <w:r w:rsidRPr="008227B8">
              <w:rPr>
                <w:rFonts w:ascii="Arial" w:eastAsia="SimSun" w:hAnsi="Arial" w:cs="Arial"/>
                <w:sz w:val="18"/>
                <w:szCs w:val="18"/>
              </w:rPr>
              <w:t>serviceUser</w:t>
            </w:r>
            <w:bookmarkEnd w:id="442"/>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44" w:name="_MCCTEMPBM_CRPT22660322___4"/>
            <w:r w:rsidRPr="008227B8">
              <w:rPr>
                <w:rFonts w:ascii="Arial" w:eastAsia="SimSun" w:hAnsi="Arial" w:cs="Arial"/>
                <w:sz w:val="18"/>
                <w:szCs w:val="18"/>
              </w:rPr>
              <w:t>CM</w:t>
            </w:r>
            <w:bookmarkEnd w:id="444"/>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45" w:name="_MCCTEMPBM_CRPT22660324___7"/>
            <w:bookmarkStart w:id="446" w:name="_MCCTEMPBM_CRPT22660326___7" w:colFirst="2" w:colLast="3"/>
            <w:bookmarkEnd w:id="443"/>
            <w:r w:rsidRPr="008227B8">
              <w:rPr>
                <w:rFonts w:ascii="Arial" w:eastAsia="SimSun" w:hAnsi="Arial" w:cs="Arial"/>
                <w:sz w:val="18"/>
                <w:szCs w:val="18"/>
              </w:rPr>
              <w:t>serviceProvider</w:t>
            </w:r>
            <w:bookmarkEnd w:id="445"/>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47" w:name="_MCCTEMPBM_CRPT22660325___4"/>
            <w:r w:rsidRPr="008227B8">
              <w:rPr>
                <w:rFonts w:ascii="Arial" w:eastAsia="SimSun" w:hAnsi="Arial" w:cs="Arial"/>
                <w:sz w:val="18"/>
                <w:szCs w:val="18"/>
              </w:rPr>
              <w:t>CM</w:t>
            </w:r>
            <w:bookmarkEnd w:id="447"/>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48" w:name="_MCCTEMPBM_CRPT22660327___7"/>
            <w:bookmarkStart w:id="449" w:name="_MCCTEMPBM_CRPT22660329___7" w:colFirst="2" w:colLast="3"/>
            <w:bookmarkEnd w:id="446"/>
            <w:r w:rsidRPr="008227B8">
              <w:rPr>
                <w:rFonts w:ascii="Arial" w:eastAsia="SimSun" w:hAnsi="Arial" w:cs="Arial"/>
                <w:sz w:val="18"/>
                <w:szCs w:val="18"/>
              </w:rPr>
              <w:t>securityAlarmDetector</w:t>
            </w:r>
            <w:bookmarkEnd w:id="448"/>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0" w:name="_MCCTEMPBM_CRPT22660328___4"/>
            <w:r w:rsidRPr="008227B8">
              <w:rPr>
                <w:rFonts w:ascii="Arial" w:eastAsia="SimSun" w:hAnsi="Arial" w:cs="Arial"/>
                <w:sz w:val="18"/>
                <w:szCs w:val="18"/>
              </w:rPr>
              <w:t>CM</w:t>
            </w:r>
            <w:bookmarkEnd w:id="450"/>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49"/>
    </w:tbl>
    <w:p w14:paraId="2EE7D218" w14:textId="77777777" w:rsidR="002B6147" w:rsidRPr="008227B8" w:rsidRDefault="002B6147" w:rsidP="002B6147"/>
    <w:p w14:paraId="0E73A436" w14:textId="47646B4A" w:rsidR="002B6147" w:rsidRPr="008227B8" w:rsidRDefault="00C77DBA" w:rsidP="00DE5104">
      <w:pPr>
        <w:pStyle w:val="Heading2"/>
      </w:pPr>
      <w:bookmarkStart w:id="451" w:name="_Toc157982694"/>
      <w:bookmarkStart w:id="452" w:name="_Toc158642673"/>
      <w:r w:rsidRPr="008227B8">
        <w:t>8.</w:t>
      </w:r>
      <w:r w:rsidR="002B6147" w:rsidRPr="008227B8">
        <w:t>3</w:t>
      </w:r>
      <w:r w:rsidR="002B6147" w:rsidRPr="008227B8">
        <w:tab/>
        <w:t>notifyClearedAlarm</w:t>
      </w:r>
      <w:bookmarkEnd w:id="451"/>
      <w:bookmarkEnd w:id="452"/>
    </w:p>
    <w:p w14:paraId="056F55A8" w14:textId="4F8E8546" w:rsidR="002B6147" w:rsidRPr="008227B8" w:rsidRDefault="00C77DBA" w:rsidP="004250E7">
      <w:pPr>
        <w:pStyle w:val="Heading3"/>
        <w:rPr>
          <w:rFonts w:eastAsia="SimSun"/>
        </w:rPr>
      </w:pPr>
      <w:bookmarkStart w:id="453" w:name="_Toc157982695"/>
      <w:bookmarkStart w:id="454" w:name="_Toc158642674"/>
      <w:r w:rsidRPr="008227B8">
        <w:rPr>
          <w:rFonts w:eastAsia="SimSun"/>
        </w:rPr>
        <w:t>8.</w:t>
      </w:r>
      <w:r w:rsidR="002B6147" w:rsidRPr="008227B8">
        <w:rPr>
          <w:rFonts w:eastAsia="SimSun"/>
        </w:rPr>
        <w:t>3.1</w:t>
      </w:r>
      <w:r w:rsidR="002B6147" w:rsidRPr="008227B8">
        <w:rPr>
          <w:rFonts w:eastAsia="SimSun"/>
        </w:rPr>
        <w:tab/>
        <w:t>Definition</w:t>
      </w:r>
      <w:bookmarkEnd w:id="453"/>
      <w:bookmarkEnd w:id="454"/>
    </w:p>
    <w:p w14:paraId="1B35BDB0" w14:textId="77777777" w:rsidR="002B6147" w:rsidRPr="008227B8" w:rsidRDefault="002B6147" w:rsidP="002B6147">
      <w:pPr>
        <w:rPr>
          <w:lang w:eastAsia="zh-CN"/>
        </w:rPr>
      </w:pPr>
      <w:bookmarkStart w:id="455"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56" w:name="_Toc157982696"/>
      <w:bookmarkStart w:id="457" w:name="_Toc158642675"/>
      <w:bookmarkEnd w:id="455"/>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56"/>
      <w:bookmarkEnd w:id="457"/>
    </w:p>
    <w:p w14:paraId="54DD5D85" w14:textId="126673F0" w:rsidR="002B6147" w:rsidRPr="008227B8" w:rsidRDefault="002B6147" w:rsidP="008227B8">
      <w:pPr>
        <w:pStyle w:val="TH"/>
        <w:rPr>
          <w:lang w:eastAsia="zh-CN"/>
        </w:rPr>
      </w:pPr>
      <w:bookmarkStart w:id="458"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59" w:name="_MCCTEMPBM_CRPT22660332___7"/>
            <w:bookmarkEnd w:id="458"/>
            <w:r w:rsidRPr="008227B8">
              <w:rPr>
                <w:rFonts w:ascii="Arial" w:hAnsi="Arial" w:cs="Arial"/>
                <w:sz w:val="18"/>
              </w:rPr>
              <w:t>objectClass</w:t>
            </w:r>
            <w:bookmarkEnd w:id="459"/>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0" w:name="_MCCTEMPBM_CRPT22660333___4"/>
            <w:r w:rsidRPr="008227B8">
              <w:rPr>
                <w:rFonts w:ascii="Arial" w:hAnsi="Arial" w:cs="Arial"/>
                <w:sz w:val="18"/>
              </w:rPr>
              <w:t>M</w:t>
            </w:r>
            <w:bookmarkEnd w:id="460"/>
          </w:p>
        </w:tc>
        <w:tc>
          <w:tcPr>
            <w:tcW w:w="3248" w:type="dxa"/>
          </w:tcPr>
          <w:p w14:paraId="45A9BBF9" w14:textId="101C20AE" w:rsidR="002B6147" w:rsidRPr="008227B8" w:rsidRDefault="002B6147" w:rsidP="002B6147">
            <w:pPr>
              <w:keepNext/>
              <w:keepLines/>
              <w:spacing w:after="0"/>
              <w:rPr>
                <w:rFonts w:ascii="Arial" w:hAnsi="Arial" w:cs="Arial"/>
                <w:sz w:val="18"/>
              </w:rPr>
            </w:pPr>
            <w:bookmarkStart w:id="461"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1"/>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2" w:name="_MCCTEMPBM_CRPT22660335___7"/>
            <w:bookmarkStart w:id="463" w:name="_MCCTEMPBM_CRPT22660337___7" w:colFirst="2" w:colLast="2"/>
            <w:r w:rsidRPr="008227B8">
              <w:rPr>
                <w:rFonts w:ascii="Arial" w:hAnsi="Arial" w:cs="Arial"/>
                <w:sz w:val="18"/>
              </w:rPr>
              <w:t>objectInstance</w:t>
            </w:r>
            <w:bookmarkEnd w:id="462"/>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64" w:name="_MCCTEMPBM_CRPT22660336___4"/>
            <w:r w:rsidRPr="008227B8">
              <w:rPr>
                <w:rFonts w:ascii="Arial" w:hAnsi="Arial" w:cs="Arial"/>
                <w:sz w:val="18"/>
              </w:rPr>
              <w:t>M</w:t>
            </w:r>
            <w:bookmarkEnd w:id="464"/>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65" w:name="_MCCTEMPBM_CRPT22660338___7"/>
            <w:bookmarkEnd w:id="463"/>
            <w:r w:rsidRPr="008227B8">
              <w:rPr>
                <w:rFonts w:ascii="Arial" w:hAnsi="Arial" w:cs="Arial"/>
                <w:sz w:val="18"/>
              </w:rPr>
              <w:t>notificationId</w:t>
            </w:r>
            <w:bookmarkEnd w:id="465"/>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66" w:name="_MCCTEMPBM_CRPT22660339___4"/>
            <w:r w:rsidRPr="008227B8">
              <w:rPr>
                <w:rFonts w:ascii="Arial" w:hAnsi="Arial" w:cs="Arial"/>
                <w:sz w:val="18"/>
              </w:rPr>
              <w:t>M</w:t>
            </w:r>
            <w:bookmarkEnd w:id="466"/>
          </w:p>
        </w:tc>
        <w:tc>
          <w:tcPr>
            <w:tcW w:w="3248" w:type="dxa"/>
          </w:tcPr>
          <w:p w14:paraId="70E7E0E5" w14:textId="41A43576" w:rsidR="002B6147" w:rsidRPr="008227B8" w:rsidRDefault="002B6147" w:rsidP="002B6147">
            <w:pPr>
              <w:keepNext/>
              <w:keepLines/>
              <w:spacing w:after="0"/>
              <w:rPr>
                <w:rFonts w:ascii="Arial" w:hAnsi="Arial" w:cs="Arial"/>
                <w:sz w:val="18"/>
              </w:rPr>
            </w:pPr>
            <w:bookmarkStart w:id="467"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7"/>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68" w:name="_MCCTEMPBM_CRPT22660341___7"/>
            <w:r w:rsidRPr="008227B8">
              <w:rPr>
                <w:rFonts w:ascii="Arial" w:hAnsi="Arial" w:cs="Courier New"/>
                <w:sz w:val="18"/>
              </w:rPr>
              <w:t>notificationType</w:t>
            </w:r>
            <w:bookmarkEnd w:id="468"/>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69" w:name="_MCCTEMPBM_CRPT22660342___4"/>
            <w:r w:rsidRPr="008227B8">
              <w:rPr>
                <w:rFonts w:ascii="Arial" w:hAnsi="Arial" w:cs="Arial"/>
                <w:sz w:val="18"/>
              </w:rPr>
              <w:t>M</w:t>
            </w:r>
            <w:bookmarkEnd w:id="469"/>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70" w:name="_MCCTEMPBM_CRPT22660343___7"/>
            <w:r w:rsidRPr="008227B8">
              <w:rPr>
                <w:rFonts w:ascii="Arial" w:hAnsi="Arial" w:cs="Arial"/>
                <w:sz w:val="18"/>
              </w:rPr>
              <w:t>"notifyClearedAlarm"</w:t>
            </w:r>
            <w:bookmarkEnd w:id="470"/>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1" w:name="_MCCTEMPBM_CRPT22660344___7"/>
            <w:r w:rsidRPr="008227B8">
              <w:rPr>
                <w:rFonts w:ascii="Arial" w:hAnsi="Arial" w:cs="Arial"/>
                <w:sz w:val="18"/>
              </w:rPr>
              <w:t>eventTime</w:t>
            </w:r>
            <w:bookmarkEnd w:id="471"/>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2" w:name="_MCCTEMPBM_CRPT22660345___4"/>
            <w:r w:rsidRPr="008227B8">
              <w:rPr>
                <w:rFonts w:ascii="Arial" w:hAnsi="Arial" w:cs="Arial"/>
                <w:sz w:val="18"/>
              </w:rPr>
              <w:t>M</w:t>
            </w:r>
            <w:bookmarkEnd w:id="472"/>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73" w:name="_MCCTEMPBM_CRPT22660346___7"/>
            <w:r w:rsidRPr="008227B8">
              <w:rPr>
                <w:rFonts w:ascii="Arial" w:hAnsi="Arial" w:cs="Arial"/>
                <w:sz w:val="18"/>
              </w:rPr>
              <w:t>alarmRecord.</w:t>
            </w:r>
            <w:r w:rsidRPr="008227B8">
              <w:rPr>
                <w:rFonts w:ascii="Arial" w:hAnsi="Arial" w:cs="Arial"/>
                <w:sz w:val="18"/>
                <w:szCs w:val="18"/>
              </w:rPr>
              <w:t>alarmClearedTime</w:t>
            </w:r>
            <w:bookmarkEnd w:id="473"/>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74" w:name="_MCCTEMPBM_CRPT22660347___7"/>
            <w:r w:rsidRPr="008227B8">
              <w:rPr>
                <w:rFonts w:ascii="Arial" w:hAnsi="Arial" w:cs="Arial"/>
                <w:sz w:val="18"/>
              </w:rPr>
              <w:t>systemDN</w:t>
            </w:r>
            <w:bookmarkEnd w:id="474"/>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75" w:name="_MCCTEMPBM_CRPT22660348___4"/>
            <w:r w:rsidRPr="008227B8">
              <w:rPr>
                <w:rFonts w:ascii="Arial" w:hAnsi="Arial" w:cs="Arial"/>
                <w:sz w:val="18"/>
              </w:rPr>
              <w:t>M</w:t>
            </w:r>
            <w:bookmarkEnd w:id="475"/>
          </w:p>
        </w:tc>
        <w:tc>
          <w:tcPr>
            <w:tcW w:w="3248" w:type="dxa"/>
          </w:tcPr>
          <w:p w14:paraId="792903DE" w14:textId="39ADE1B2" w:rsidR="002B6147" w:rsidRPr="008227B8" w:rsidRDefault="002B6147" w:rsidP="002B6147">
            <w:pPr>
              <w:keepNext/>
              <w:keepLines/>
              <w:spacing w:after="0"/>
              <w:rPr>
                <w:rFonts w:ascii="Arial" w:hAnsi="Arial" w:cs="Arial"/>
                <w:sz w:val="18"/>
              </w:rPr>
            </w:pPr>
            <w:bookmarkStart w:id="476"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76"/>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77" w:name="_MCCTEMPBM_CRPT22660350___7"/>
            <w:r w:rsidRPr="008227B8">
              <w:rPr>
                <w:rFonts w:ascii="Arial" w:hAnsi="Arial" w:cs="Courier New"/>
                <w:sz w:val="18"/>
              </w:rPr>
              <w:t>alarmId</w:t>
            </w:r>
            <w:bookmarkEnd w:id="477"/>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78" w:name="_MCCTEMPBM_CRPT22660351___4"/>
            <w:r w:rsidRPr="008227B8">
              <w:rPr>
                <w:rFonts w:ascii="Arial" w:hAnsi="Arial" w:cs="Arial"/>
                <w:sz w:val="18"/>
              </w:rPr>
              <w:t>M</w:t>
            </w:r>
            <w:bookmarkEnd w:id="478"/>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79" w:name="_MCCTEMPBM_CRPT22660352___7"/>
            <w:r w:rsidRPr="008227B8">
              <w:rPr>
                <w:rFonts w:ascii="Arial" w:hAnsi="Arial" w:cs="Arial"/>
                <w:sz w:val="18"/>
              </w:rPr>
              <w:t>alarmRecord.alarmId</w:t>
            </w:r>
            <w:bookmarkEnd w:id="479"/>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0" w:name="_MCCTEMPBM_CRPT22660353___7"/>
            <w:r w:rsidRPr="008227B8">
              <w:rPr>
                <w:rFonts w:ascii="Arial" w:hAnsi="Arial" w:cs="Courier New"/>
                <w:sz w:val="18"/>
              </w:rPr>
              <w:t>alarmType</w:t>
            </w:r>
            <w:bookmarkEnd w:id="480"/>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1" w:name="_MCCTEMPBM_CRPT22660354___4"/>
            <w:r w:rsidRPr="008227B8">
              <w:rPr>
                <w:rFonts w:ascii="Arial" w:hAnsi="Arial" w:cs="Arial"/>
                <w:sz w:val="18"/>
              </w:rPr>
              <w:t>M</w:t>
            </w:r>
            <w:bookmarkEnd w:id="481"/>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82" w:name="_MCCTEMPBM_CRPT22660355___7"/>
            <w:r w:rsidRPr="008227B8">
              <w:rPr>
                <w:rFonts w:ascii="Arial" w:hAnsi="Arial" w:cs="Arial"/>
                <w:sz w:val="18"/>
              </w:rPr>
              <w:t>alarmRecord.alarmType</w:t>
            </w:r>
            <w:bookmarkEnd w:id="482"/>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83" w:name="_MCCTEMPBM_CRPT22660356___7"/>
            <w:r w:rsidRPr="008227B8">
              <w:rPr>
                <w:rFonts w:ascii="Arial" w:hAnsi="Arial" w:cs="Courier New"/>
                <w:sz w:val="18"/>
              </w:rPr>
              <w:t>probableCause</w:t>
            </w:r>
            <w:bookmarkEnd w:id="483"/>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84" w:name="_MCCTEMPBM_CRPT22660357___4"/>
            <w:r w:rsidRPr="008227B8">
              <w:rPr>
                <w:rFonts w:ascii="Arial" w:hAnsi="Arial" w:cs="Arial"/>
                <w:sz w:val="18"/>
              </w:rPr>
              <w:t>M</w:t>
            </w:r>
            <w:bookmarkEnd w:id="484"/>
          </w:p>
        </w:tc>
        <w:tc>
          <w:tcPr>
            <w:tcW w:w="3248" w:type="dxa"/>
          </w:tcPr>
          <w:p w14:paraId="1F36AD96" w14:textId="77777777" w:rsidR="002B6147" w:rsidRPr="008227B8" w:rsidRDefault="002B6147" w:rsidP="002B6147">
            <w:pPr>
              <w:keepNext/>
              <w:keepLines/>
              <w:spacing w:after="0"/>
              <w:rPr>
                <w:rFonts w:ascii="Arial" w:hAnsi="Arial" w:cs="Arial"/>
                <w:sz w:val="18"/>
                <w:lang w:eastAsia="zh-CN"/>
              </w:rPr>
            </w:pPr>
            <w:bookmarkStart w:id="485" w:name="_MCCTEMPBM_CRPT22660358___7"/>
            <w:r w:rsidRPr="008227B8">
              <w:rPr>
                <w:rFonts w:ascii="Arial" w:hAnsi="Arial" w:cs="Arial"/>
                <w:sz w:val="18"/>
              </w:rPr>
              <w:t>alarmRecord.probablaCause</w:t>
            </w:r>
            <w:bookmarkEnd w:id="485"/>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86" w:name="_MCCTEMPBM_CRPT22660359___7"/>
            <w:bookmarkStart w:id="487" w:name="_MCCTEMPBM_CRPT22660361___7" w:colFirst="2" w:colLast="2"/>
            <w:r w:rsidRPr="008227B8">
              <w:rPr>
                <w:rFonts w:ascii="Arial" w:hAnsi="Arial" w:cs="Courier New"/>
                <w:sz w:val="18"/>
              </w:rPr>
              <w:t>perceivedSeverity</w:t>
            </w:r>
            <w:bookmarkEnd w:id="486"/>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88" w:name="_MCCTEMPBM_CRPT22660360___4"/>
            <w:r w:rsidRPr="008227B8">
              <w:rPr>
                <w:rFonts w:ascii="Arial" w:hAnsi="Arial" w:cs="Arial"/>
                <w:sz w:val="18"/>
              </w:rPr>
              <w:t>M</w:t>
            </w:r>
            <w:bookmarkEnd w:id="488"/>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89" w:name="_MCCTEMPBM_CRPT22660362___7"/>
            <w:bookmarkEnd w:id="487"/>
            <w:r w:rsidRPr="008227B8">
              <w:rPr>
                <w:rFonts w:ascii="Arial" w:hAnsi="Arial" w:cs="Courier New"/>
                <w:sz w:val="18"/>
              </w:rPr>
              <w:t>correlatedNotifications</w:t>
            </w:r>
            <w:bookmarkEnd w:id="489"/>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0" w:name="_MCCTEMPBM_CRPT22660363___4"/>
            <w:r w:rsidRPr="008227B8">
              <w:rPr>
                <w:rFonts w:ascii="Arial" w:hAnsi="Arial" w:cs="Arial"/>
                <w:sz w:val="18"/>
              </w:rPr>
              <w:t>O</w:t>
            </w:r>
            <w:bookmarkEnd w:id="490"/>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1" w:name="_MCCTEMPBM_CRPT22660364___7"/>
            <w:r w:rsidRPr="008227B8">
              <w:rPr>
                <w:rFonts w:ascii="Arial" w:hAnsi="Arial" w:cs="Arial"/>
                <w:sz w:val="18"/>
              </w:rPr>
              <w:t>alarmRecord.correlatedNotifications</w:t>
            </w:r>
            <w:bookmarkEnd w:id="491"/>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2" w:name="_MCCTEMPBM_CRPT22660365___7"/>
            <w:bookmarkStart w:id="493" w:name="_MCCTEMPBM_CRPT22660367___7" w:colFirst="2" w:colLast="2"/>
            <w:r w:rsidRPr="008227B8">
              <w:rPr>
                <w:rFonts w:ascii="Arial" w:hAnsi="Arial" w:cs="Courier New"/>
                <w:sz w:val="18"/>
              </w:rPr>
              <w:t>clearUserId</w:t>
            </w:r>
            <w:bookmarkEnd w:id="492"/>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94" w:name="_MCCTEMPBM_CRPT22660366___4"/>
            <w:r w:rsidRPr="008227B8">
              <w:rPr>
                <w:rFonts w:ascii="Arial" w:hAnsi="Arial"/>
                <w:sz w:val="18"/>
              </w:rPr>
              <w:t>O</w:t>
            </w:r>
            <w:bookmarkEnd w:id="494"/>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495" w:name="_MCCTEMPBM_CRPT22660368___7"/>
            <w:bookmarkStart w:id="496" w:name="_MCCTEMPBM_CRPT22660370___7" w:colFirst="2" w:colLast="2"/>
            <w:bookmarkEnd w:id="493"/>
            <w:r w:rsidRPr="008227B8">
              <w:rPr>
                <w:rFonts w:ascii="Arial" w:hAnsi="Arial" w:cs="Courier New"/>
                <w:sz w:val="18"/>
              </w:rPr>
              <w:t>clearSystemId</w:t>
            </w:r>
            <w:bookmarkEnd w:id="495"/>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497" w:name="_MCCTEMPBM_CRPT22660369___4"/>
            <w:r w:rsidRPr="008227B8">
              <w:rPr>
                <w:rFonts w:ascii="Arial" w:hAnsi="Arial"/>
                <w:sz w:val="18"/>
              </w:rPr>
              <w:t>O</w:t>
            </w:r>
            <w:bookmarkEnd w:id="497"/>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496"/>
    </w:tbl>
    <w:p w14:paraId="442CCDD8" w14:textId="77777777" w:rsidR="002B6147" w:rsidRPr="008227B8" w:rsidRDefault="002B6147" w:rsidP="002B6147"/>
    <w:p w14:paraId="05E1AF10" w14:textId="38D16FB4" w:rsidR="002B6147" w:rsidRPr="008227B8" w:rsidRDefault="00C77DBA" w:rsidP="00DE5104">
      <w:pPr>
        <w:pStyle w:val="Heading2"/>
      </w:pPr>
      <w:bookmarkStart w:id="498" w:name="_Toc157982697"/>
      <w:bookmarkStart w:id="499" w:name="_Toc158642676"/>
      <w:r w:rsidRPr="008227B8">
        <w:rPr>
          <w:rFonts w:hint="eastAsia"/>
        </w:rPr>
        <w:t>8.</w:t>
      </w:r>
      <w:r w:rsidR="002B6147" w:rsidRPr="008227B8">
        <w:rPr>
          <w:rFonts w:hint="eastAsia"/>
        </w:rPr>
        <w:t>4</w:t>
      </w:r>
      <w:r w:rsidR="002B6147" w:rsidRPr="008227B8">
        <w:tab/>
        <w:t>notifyChangedAlarmGeneral</w:t>
      </w:r>
      <w:bookmarkEnd w:id="498"/>
      <w:bookmarkEnd w:id="499"/>
    </w:p>
    <w:p w14:paraId="3E05B940" w14:textId="7D59DA45" w:rsidR="002B6147" w:rsidRPr="008227B8" w:rsidRDefault="00C77DBA" w:rsidP="004250E7">
      <w:pPr>
        <w:pStyle w:val="Heading3"/>
        <w:rPr>
          <w:rFonts w:eastAsia="SimSun"/>
          <w:lang w:eastAsia="zh-CN"/>
        </w:rPr>
      </w:pPr>
      <w:bookmarkStart w:id="500" w:name="_Toc157982698"/>
      <w:bookmarkStart w:id="501" w:name="_Toc158642677"/>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0"/>
      <w:bookmarkEnd w:id="501"/>
    </w:p>
    <w:p w14:paraId="7CA0AE2E" w14:textId="77777777" w:rsidR="002B6147" w:rsidRPr="008227B8" w:rsidRDefault="002B6147" w:rsidP="002B6147">
      <w:bookmarkStart w:id="502" w:name="_MCCTEMPBM_CRPT22660371___7"/>
      <w:r w:rsidRPr="008227B8">
        <w:t xml:space="preserve">This notification is generated by the MnS producer when one or more of the following attributes </w:t>
      </w:r>
      <w:r w:rsidRPr="008227B8">
        <w:rPr>
          <w:rFonts w:eastAsia="SimSun"/>
          <w:lang w:eastAsia="zh-CN"/>
        </w:rPr>
        <w:t>of an</w:t>
      </w:r>
      <w:r w:rsidRPr="008227B8">
        <w:rPr>
          <w:rFonts w:ascii="Courier New" w:eastAsia="SimSun" w:hAnsi="Courier New"/>
          <w:lang w:eastAsia="zh-CN"/>
        </w:rPr>
        <w:t xml:space="preserve"> AlarmRecord </w:t>
      </w:r>
      <w:r w:rsidRPr="008227B8">
        <w:rPr>
          <w:rFonts w:eastAsia="SimSun"/>
          <w:lang w:eastAsia="zh-CN"/>
        </w:rPr>
        <w:t>instance in the</w:t>
      </w:r>
      <w:r w:rsidRPr="008227B8">
        <w:rPr>
          <w:rFonts w:eastAsia="SimSun"/>
        </w:rPr>
        <w:t xml:space="preserve"> </w:t>
      </w:r>
      <w:r w:rsidRPr="008227B8">
        <w:rPr>
          <w:rFonts w:ascii="Courier New" w:eastAsia="SimSun" w:hAnsi="Courier New"/>
        </w:rPr>
        <w:t>AlarmList</w:t>
      </w:r>
      <w:r w:rsidRPr="008227B8">
        <w:t xml:space="preserve"> changes its value: </w:t>
      </w:r>
      <w:r w:rsidRPr="008227B8">
        <w:rPr>
          <w:rFonts w:ascii="Courier New" w:eastAsia="SimSun" w:hAnsi="Courier New" w:cs="Courier New"/>
          <w:lang w:eastAsia="zh-CN"/>
        </w:rPr>
        <w:t>perceivedSeverity</w:t>
      </w:r>
      <w:r w:rsidRPr="008227B8">
        <w:t xml:space="preserve">, </w:t>
      </w:r>
      <w:r w:rsidRPr="008227B8">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rPr>
          <w:rFonts w:eastAsia="SimSun"/>
        </w:rPr>
        <w:t>or</w:t>
      </w:r>
      <w:r w:rsidRPr="008227B8">
        <w:rPr>
          <w:rFonts w:ascii="Courier New" w:eastAsia="SimSun" w:hAnsi="Courier New" w:cs="Courier New"/>
          <w:lang w:eastAsia="zh-CN"/>
        </w:rPr>
        <w:t xml:space="preserve"> securityAlarmDetector</w:t>
      </w:r>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503" w:name="_Toc158642678"/>
      <w:bookmarkStart w:id="504" w:name="_Toc157982699"/>
      <w:bookmarkEnd w:id="502"/>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03"/>
      <w:r w:rsidR="002B6147" w:rsidRPr="008227B8">
        <w:rPr>
          <w:rFonts w:eastAsia="SimSun"/>
          <w:lang w:eastAsia="zh-CN"/>
        </w:rPr>
        <w:t xml:space="preserve"> </w:t>
      </w:r>
      <w:bookmarkEnd w:id="504"/>
    </w:p>
    <w:p w14:paraId="2116D81C" w14:textId="15284D1C" w:rsidR="002B6147" w:rsidRPr="008227B8" w:rsidRDefault="002B6147" w:rsidP="008227B8">
      <w:pPr>
        <w:pStyle w:val="TH"/>
        <w:rPr>
          <w:lang w:eastAsia="zh-CN"/>
        </w:rPr>
      </w:pPr>
      <w:bookmarkStart w:id="505"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06" w:name="_MCCTEMPBM_CRPT22660373___7"/>
            <w:bookmarkEnd w:id="505"/>
            <w:r w:rsidRPr="008227B8">
              <w:rPr>
                <w:rFonts w:ascii="Arial" w:hAnsi="Arial" w:cs="Arial"/>
                <w:sz w:val="18"/>
              </w:rPr>
              <w:t>objectClass</w:t>
            </w:r>
            <w:bookmarkEnd w:id="506"/>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07" w:name="_MCCTEMPBM_CRPT22660374___4"/>
            <w:r w:rsidRPr="008227B8">
              <w:rPr>
                <w:rFonts w:ascii="Arial" w:hAnsi="Arial" w:cs="Arial"/>
                <w:sz w:val="18"/>
              </w:rPr>
              <w:t>M</w:t>
            </w:r>
            <w:bookmarkEnd w:id="507"/>
          </w:p>
        </w:tc>
        <w:tc>
          <w:tcPr>
            <w:tcW w:w="3361" w:type="dxa"/>
          </w:tcPr>
          <w:p w14:paraId="10779407" w14:textId="03F4D29F" w:rsidR="002B6147" w:rsidRPr="008227B8" w:rsidRDefault="002B6147" w:rsidP="002B6147">
            <w:pPr>
              <w:keepNext/>
              <w:keepLines/>
              <w:spacing w:after="0"/>
              <w:rPr>
                <w:rFonts w:ascii="Arial" w:eastAsia="SimSun" w:hAnsi="Arial"/>
                <w:sz w:val="18"/>
              </w:rPr>
            </w:pPr>
            <w:bookmarkStart w:id="508"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08"/>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09" w:name="_MCCTEMPBM_CRPT22660376___7"/>
            <w:bookmarkStart w:id="510" w:name="_MCCTEMPBM_CRPT22660378___7" w:colFirst="2" w:colLast="2"/>
            <w:r w:rsidRPr="008227B8">
              <w:rPr>
                <w:rFonts w:ascii="Arial" w:hAnsi="Arial" w:cs="Arial"/>
                <w:sz w:val="18"/>
              </w:rPr>
              <w:t>objectInstance</w:t>
            </w:r>
            <w:bookmarkEnd w:id="509"/>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1" w:name="_MCCTEMPBM_CRPT22660377___4"/>
            <w:r w:rsidRPr="008227B8">
              <w:rPr>
                <w:rFonts w:ascii="Arial" w:hAnsi="Arial" w:cs="Arial"/>
                <w:sz w:val="18"/>
              </w:rPr>
              <w:t>M</w:t>
            </w:r>
            <w:bookmarkEnd w:id="511"/>
          </w:p>
        </w:tc>
        <w:tc>
          <w:tcPr>
            <w:tcW w:w="3361"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12" w:name="_MCCTEMPBM_CRPT22660379___7"/>
            <w:bookmarkEnd w:id="510"/>
            <w:r w:rsidRPr="008227B8">
              <w:rPr>
                <w:rFonts w:ascii="Arial" w:hAnsi="Arial" w:cs="Arial"/>
                <w:sz w:val="18"/>
              </w:rPr>
              <w:t>notificationId</w:t>
            </w:r>
            <w:bookmarkEnd w:id="512"/>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13" w:name="_MCCTEMPBM_CRPT22660380___4"/>
            <w:r w:rsidRPr="008227B8">
              <w:rPr>
                <w:rFonts w:ascii="Arial" w:hAnsi="Arial" w:cs="Arial"/>
                <w:sz w:val="18"/>
              </w:rPr>
              <w:t>M</w:t>
            </w:r>
            <w:bookmarkEnd w:id="513"/>
          </w:p>
        </w:tc>
        <w:tc>
          <w:tcPr>
            <w:tcW w:w="3361" w:type="dxa"/>
          </w:tcPr>
          <w:p w14:paraId="2AE2637E" w14:textId="43125A50" w:rsidR="002B6147" w:rsidRPr="008227B8" w:rsidRDefault="002B6147" w:rsidP="002B6147">
            <w:pPr>
              <w:keepNext/>
              <w:keepLines/>
              <w:spacing w:after="0"/>
              <w:rPr>
                <w:rFonts w:ascii="Arial" w:eastAsia="SimSun" w:hAnsi="Arial"/>
                <w:sz w:val="18"/>
              </w:rPr>
            </w:pPr>
            <w:bookmarkStart w:id="514"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14"/>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15" w:name="_MCCTEMPBM_CRPT22660382___7"/>
            <w:r w:rsidRPr="008227B8">
              <w:rPr>
                <w:rFonts w:ascii="Arial" w:eastAsia="SimSun" w:hAnsi="Arial"/>
                <w:sz w:val="18"/>
              </w:rPr>
              <w:t>notificationType</w:t>
            </w:r>
            <w:bookmarkEnd w:id="515"/>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16" w:name="_MCCTEMPBM_CRPT22660383___4"/>
            <w:r w:rsidRPr="008227B8">
              <w:rPr>
                <w:rFonts w:ascii="Arial" w:eastAsia="SimSun" w:hAnsi="Arial"/>
                <w:sz w:val="18"/>
              </w:rPr>
              <w:t>M</w:t>
            </w:r>
            <w:bookmarkEnd w:id="516"/>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17" w:name="_MCCTEMPBM_CRPT22660384___7"/>
            <w:r w:rsidRPr="008227B8">
              <w:rPr>
                <w:rFonts w:ascii="Arial" w:eastAsia="SimSun" w:hAnsi="Arial"/>
                <w:sz w:val="18"/>
              </w:rPr>
              <w:t>"notifyChangedAlarmGeneral"</w:t>
            </w:r>
            <w:bookmarkEnd w:id="517"/>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18" w:name="_MCCTEMPBM_CRPT22660385___7"/>
            <w:r w:rsidRPr="008227B8">
              <w:rPr>
                <w:rFonts w:ascii="Arial" w:hAnsi="Arial" w:cs="Courier New"/>
                <w:sz w:val="18"/>
                <w:szCs w:val="18"/>
              </w:rPr>
              <w:t>eventTime</w:t>
            </w:r>
            <w:bookmarkEnd w:id="518"/>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19" w:name="_MCCTEMPBM_CRPT22660386___4"/>
            <w:r w:rsidRPr="008227B8">
              <w:rPr>
                <w:rFonts w:ascii="Arial" w:hAnsi="Arial" w:cs="Arial"/>
                <w:sz w:val="18"/>
                <w:szCs w:val="18"/>
              </w:rPr>
              <w:t>M</w:t>
            </w:r>
            <w:bookmarkEnd w:id="519"/>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0" w:name="_MCCTEMPBM_CRPT22660387___7"/>
            <w:r w:rsidRPr="008227B8">
              <w:rPr>
                <w:rFonts w:ascii="Arial" w:hAnsi="Arial"/>
                <w:sz w:val="18"/>
              </w:rPr>
              <w:t>alarmRecord.alarmChangedTime</w:t>
            </w:r>
            <w:bookmarkEnd w:id="520"/>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1" w:name="_MCCTEMPBM_CRPT22660388___7"/>
            <w:r w:rsidRPr="008227B8">
              <w:rPr>
                <w:rFonts w:ascii="Arial" w:hAnsi="Arial" w:cs="Arial"/>
                <w:sz w:val="18"/>
              </w:rPr>
              <w:t>systemDN</w:t>
            </w:r>
            <w:bookmarkEnd w:id="521"/>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22" w:name="_MCCTEMPBM_CRPT22660389___4"/>
            <w:r w:rsidRPr="008227B8">
              <w:rPr>
                <w:rFonts w:ascii="Arial" w:hAnsi="Arial" w:cs="Arial"/>
                <w:sz w:val="18"/>
              </w:rPr>
              <w:t>M</w:t>
            </w:r>
            <w:bookmarkEnd w:id="522"/>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8227B8" w:rsidRDefault="002B6147" w:rsidP="002B6147">
            <w:pPr>
              <w:keepNext/>
              <w:keepLines/>
              <w:spacing w:after="0"/>
              <w:rPr>
                <w:rFonts w:ascii="Arial" w:hAnsi="Arial"/>
                <w:sz w:val="18"/>
              </w:rPr>
            </w:pPr>
            <w:bookmarkStart w:id="523"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23"/>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24" w:name="_MCCTEMPBM_CRPT22660391___7"/>
            <w:r w:rsidRPr="008227B8">
              <w:rPr>
                <w:rFonts w:ascii="Arial" w:eastAsia="SimSun" w:hAnsi="Arial"/>
                <w:sz w:val="18"/>
              </w:rPr>
              <w:t>alarmId</w:t>
            </w:r>
            <w:bookmarkEnd w:id="524"/>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25" w:name="_MCCTEMPBM_CRPT22660392___4"/>
            <w:r w:rsidRPr="008227B8">
              <w:rPr>
                <w:rFonts w:ascii="Arial" w:eastAsia="SimSun" w:hAnsi="Arial"/>
                <w:sz w:val="18"/>
              </w:rPr>
              <w:t>M</w:t>
            </w:r>
            <w:bookmarkEnd w:id="525"/>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26" w:name="_MCCTEMPBM_CRPT22660393___7"/>
            <w:r w:rsidRPr="008227B8">
              <w:rPr>
                <w:rFonts w:ascii="Arial" w:eastAsia="SimSun" w:hAnsi="Arial"/>
                <w:sz w:val="18"/>
              </w:rPr>
              <w:t>alarmRecord.alarmId</w:t>
            </w:r>
            <w:bookmarkEnd w:id="526"/>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27" w:name="_MCCTEMPBM_CRPT22660394___7"/>
            <w:r w:rsidRPr="008227B8">
              <w:rPr>
                <w:rFonts w:ascii="Arial" w:eastAsia="SimSun" w:hAnsi="Arial"/>
                <w:sz w:val="18"/>
              </w:rPr>
              <w:t>alarmType</w:t>
            </w:r>
            <w:bookmarkEnd w:id="527"/>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28" w:name="_MCCTEMPBM_CRPT22660395___4"/>
            <w:r w:rsidRPr="008227B8">
              <w:rPr>
                <w:rFonts w:ascii="Arial" w:eastAsia="SimSun" w:hAnsi="Arial"/>
                <w:sz w:val="18"/>
              </w:rPr>
              <w:t>M</w:t>
            </w:r>
            <w:bookmarkEnd w:id="528"/>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29" w:name="_MCCTEMPBM_CRPT22660396___7"/>
            <w:r w:rsidRPr="008227B8">
              <w:rPr>
                <w:rFonts w:ascii="Arial" w:eastAsia="SimSun" w:hAnsi="Arial"/>
                <w:sz w:val="18"/>
              </w:rPr>
              <w:t>alarmRecord.alarmType</w:t>
            </w:r>
            <w:bookmarkEnd w:id="529"/>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0" w:name="_MCCTEMPBM_CRPT22660397___7"/>
            <w:r w:rsidRPr="008227B8">
              <w:rPr>
                <w:rFonts w:ascii="Arial" w:eastAsia="SimSun" w:hAnsi="Arial"/>
                <w:sz w:val="18"/>
              </w:rPr>
              <w:t>probableCause</w:t>
            </w:r>
            <w:bookmarkEnd w:id="530"/>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1" w:name="_MCCTEMPBM_CRPT22660398___4"/>
            <w:r w:rsidRPr="008227B8">
              <w:rPr>
                <w:rFonts w:ascii="Arial" w:eastAsia="SimSun" w:hAnsi="Arial"/>
                <w:sz w:val="18"/>
              </w:rPr>
              <w:t>M</w:t>
            </w:r>
            <w:bookmarkEnd w:id="531"/>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32" w:name="_MCCTEMPBM_CRPT22660399___7"/>
            <w:r w:rsidRPr="008227B8">
              <w:rPr>
                <w:rFonts w:ascii="Arial" w:eastAsia="SimSun" w:hAnsi="Arial"/>
                <w:sz w:val="18"/>
              </w:rPr>
              <w:t>alarmRecord.probableCause</w:t>
            </w:r>
            <w:bookmarkEnd w:id="532"/>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33" w:name="_MCCTEMPBM_CRPT22660400___7"/>
            <w:r w:rsidRPr="008227B8">
              <w:rPr>
                <w:rFonts w:ascii="Arial" w:eastAsia="SimSun" w:hAnsi="Arial"/>
                <w:sz w:val="18"/>
              </w:rPr>
              <w:t>specificProblem</w:t>
            </w:r>
            <w:bookmarkEnd w:id="533"/>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34" w:name="_MCCTEMPBM_CRPT22660401___4"/>
            <w:r w:rsidRPr="008227B8">
              <w:rPr>
                <w:rFonts w:ascii="Arial" w:eastAsia="SimSun" w:hAnsi="Arial"/>
                <w:sz w:val="18"/>
              </w:rPr>
              <w:t>O</w:t>
            </w:r>
            <w:bookmarkEnd w:id="534"/>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35" w:name="_MCCTEMPBM_CRPT22660402___7"/>
            <w:r w:rsidRPr="008227B8">
              <w:rPr>
                <w:rFonts w:ascii="Arial" w:eastAsia="SimSun" w:hAnsi="Arial"/>
                <w:sz w:val="18"/>
              </w:rPr>
              <w:t>alarmRecord.specificProblem</w:t>
            </w:r>
            <w:bookmarkEnd w:id="535"/>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36" w:name="_MCCTEMPBM_CRPT22660403___7"/>
            <w:r w:rsidRPr="008227B8">
              <w:rPr>
                <w:rFonts w:ascii="Arial" w:eastAsia="SimSun" w:hAnsi="Arial"/>
                <w:sz w:val="18"/>
              </w:rPr>
              <w:t>perceivedSeverity</w:t>
            </w:r>
            <w:bookmarkEnd w:id="536"/>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37" w:name="_MCCTEMPBM_CRPT22660404___4"/>
            <w:r w:rsidRPr="008227B8">
              <w:rPr>
                <w:rFonts w:ascii="Arial" w:eastAsia="SimSun" w:hAnsi="Arial"/>
                <w:sz w:val="18"/>
              </w:rPr>
              <w:t>O</w:t>
            </w:r>
            <w:bookmarkEnd w:id="537"/>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38" w:name="_MCCTEMPBM_CRPT22660405___7"/>
            <w:r w:rsidRPr="008227B8">
              <w:rPr>
                <w:rFonts w:ascii="Arial" w:eastAsia="SimSun" w:hAnsi="Arial"/>
                <w:sz w:val="18"/>
              </w:rPr>
              <w:t>alarmRecord.perceivedSeverity</w:t>
            </w:r>
            <w:bookmarkEnd w:id="538"/>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39" w:name="_MCCTEMPBM_CRPT22660406___7"/>
            <w:bookmarkStart w:id="540" w:name="_MCCTEMPBM_CRPT22660408___7" w:colFirst="2" w:colLast="2"/>
            <w:r w:rsidRPr="008227B8">
              <w:rPr>
                <w:rFonts w:ascii="Arial" w:eastAsia="SimSun" w:hAnsi="Arial"/>
                <w:sz w:val="18"/>
              </w:rPr>
              <w:t>backedUpStatus</w:t>
            </w:r>
            <w:bookmarkEnd w:id="539"/>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41" w:name="_MCCTEMPBM_CRPT22660407___4"/>
            <w:r w:rsidRPr="008227B8">
              <w:rPr>
                <w:rFonts w:ascii="Arial" w:eastAsia="SimSun" w:hAnsi="Arial"/>
                <w:sz w:val="18"/>
              </w:rPr>
              <w:t>CO</w:t>
            </w:r>
            <w:bookmarkEnd w:id="541"/>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42" w:name="_MCCTEMPBM_CRPT22660409___7"/>
            <w:bookmarkStart w:id="543" w:name="_MCCTEMPBM_CRPT22660411___7" w:colFirst="2" w:colLast="2"/>
            <w:bookmarkEnd w:id="540"/>
            <w:r w:rsidRPr="008227B8">
              <w:rPr>
                <w:rFonts w:ascii="Arial" w:eastAsia="SimSun" w:hAnsi="Arial"/>
                <w:sz w:val="18"/>
              </w:rPr>
              <w:t>backUpObject</w:t>
            </w:r>
            <w:bookmarkEnd w:id="542"/>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44" w:name="_MCCTEMPBM_CRPT22660410___4"/>
            <w:r w:rsidRPr="008227B8">
              <w:rPr>
                <w:rFonts w:ascii="Arial" w:eastAsia="SimSun" w:hAnsi="Arial"/>
                <w:sz w:val="18"/>
              </w:rPr>
              <w:t>CO</w:t>
            </w:r>
            <w:bookmarkEnd w:id="544"/>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45" w:name="_MCCTEMPBM_CRPT22660412___7"/>
            <w:bookmarkStart w:id="546" w:name="_MCCTEMPBM_CRPT22660414___7" w:colFirst="2" w:colLast="2"/>
            <w:bookmarkEnd w:id="543"/>
            <w:r w:rsidRPr="008227B8">
              <w:rPr>
                <w:rFonts w:ascii="Arial" w:eastAsia="SimSun" w:hAnsi="Arial"/>
                <w:sz w:val="18"/>
              </w:rPr>
              <w:t>trendIndication</w:t>
            </w:r>
            <w:bookmarkEnd w:id="545"/>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47" w:name="_MCCTEMPBM_CRPT22660413___4"/>
            <w:r w:rsidRPr="008227B8">
              <w:rPr>
                <w:rFonts w:ascii="Arial" w:eastAsia="SimSun" w:hAnsi="Arial"/>
                <w:sz w:val="18"/>
              </w:rPr>
              <w:t>CO</w:t>
            </w:r>
            <w:bookmarkEnd w:id="547"/>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48" w:name="_MCCTEMPBM_CRPT22660415___7"/>
            <w:bookmarkStart w:id="549" w:name="_MCCTEMPBM_CRPT22660417___7" w:colFirst="2" w:colLast="2"/>
            <w:bookmarkEnd w:id="546"/>
            <w:r w:rsidRPr="008227B8">
              <w:rPr>
                <w:rFonts w:ascii="Arial" w:eastAsia="SimSun" w:hAnsi="Arial"/>
                <w:sz w:val="18"/>
              </w:rPr>
              <w:t>thresholdInfo</w:t>
            </w:r>
            <w:bookmarkEnd w:id="548"/>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50" w:name="_MCCTEMPBM_CRPT22660416___4"/>
            <w:r w:rsidRPr="008227B8">
              <w:rPr>
                <w:rFonts w:ascii="Arial" w:eastAsia="SimSun" w:hAnsi="Arial"/>
                <w:sz w:val="18"/>
              </w:rPr>
              <w:t>CO</w:t>
            </w:r>
            <w:bookmarkEnd w:id="550"/>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51" w:name="_MCCTEMPBM_CRPT22660418___7"/>
            <w:bookmarkEnd w:id="549"/>
            <w:r w:rsidRPr="008227B8">
              <w:rPr>
                <w:rFonts w:ascii="Arial" w:eastAsia="SimSun" w:hAnsi="Arial"/>
                <w:sz w:val="18"/>
              </w:rPr>
              <w:t>correlatedNotifications</w:t>
            </w:r>
            <w:bookmarkEnd w:id="551"/>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52" w:name="_MCCTEMPBM_CRPT22660419___4"/>
            <w:r w:rsidRPr="008227B8">
              <w:rPr>
                <w:rFonts w:ascii="Arial" w:eastAsia="SimSun" w:hAnsi="Arial"/>
                <w:sz w:val="18"/>
              </w:rPr>
              <w:t>O</w:t>
            </w:r>
            <w:bookmarkEnd w:id="552"/>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53" w:name="_MCCTEMPBM_CRPT22660420___7"/>
            <w:r w:rsidRPr="008227B8">
              <w:rPr>
                <w:rFonts w:ascii="Arial" w:hAnsi="Arial" w:cs="Arial"/>
                <w:sz w:val="18"/>
              </w:rPr>
              <w:t>alarmRecord.correlatedNotifications</w:t>
            </w:r>
            <w:bookmarkEnd w:id="553"/>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54" w:name="_MCCTEMPBM_CRPT22660421___7"/>
            <w:bookmarkStart w:id="555" w:name="_MCCTEMPBM_CRPT22660423___7" w:colFirst="2" w:colLast="2"/>
            <w:r w:rsidRPr="008227B8">
              <w:rPr>
                <w:rFonts w:ascii="Arial" w:eastAsia="SimSun" w:hAnsi="Arial"/>
                <w:sz w:val="18"/>
              </w:rPr>
              <w:t>stateChangeDefinition</w:t>
            </w:r>
            <w:bookmarkEnd w:id="554"/>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56" w:name="_MCCTEMPBM_CRPT22660422___4"/>
            <w:r w:rsidRPr="008227B8">
              <w:rPr>
                <w:rFonts w:ascii="Arial" w:eastAsia="SimSun" w:hAnsi="Arial"/>
                <w:sz w:val="18"/>
              </w:rPr>
              <w:t>CO</w:t>
            </w:r>
            <w:bookmarkEnd w:id="556"/>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57" w:name="_MCCTEMPBM_CRPT22660424___7"/>
            <w:bookmarkStart w:id="558" w:name="_MCCTEMPBM_CRPT22660426___7" w:colFirst="2" w:colLast="2"/>
            <w:bookmarkEnd w:id="555"/>
            <w:r w:rsidRPr="008227B8">
              <w:rPr>
                <w:rFonts w:ascii="Arial" w:eastAsia="SimSun" w:hAnsi="Arial"/>
                <w:sz w:val="18"/>
              </w:rPr>
              <w:t>monitoredAttributes</w:t>
            </w:r>
            <w:bookmarkEnd w:id="557"/>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59" w:name="_MCCTEMPBM_CRPT22660425___4"/>
            <w:r w:rsidRPr="008227B8">
              <w:rPr>
                <w:rFonts w:ascii="Arial" w:eastAsia="SimSun" w:hAnsi="Arial"/>
                <w:sz w:val="18"/>
              </w:rPr>
              <w:t>CO</w:t>
            </w:r>
            <w:bookmarkEnd w:id="559"/>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60" w:name="_MCCTEMPBM_CRPT22660427___7"/>
            <w:bookmarkStart w:id="561" w:name="_MCCTEMPBM_CRPT22660429___7" w:colFirst="2" w:colLast="2"/>
            <w:bookmarkEnd w:id="558"/>
            <w:r w:rsidRPr="008227B8">
              <w:rPr>
                <w:rFonts w:ascii="Arial" w:eastAsia="SimSun" w:hAnsi="Arial"/>
                <w:sz w:val="18"/>
              </w:rPr>
              <w:t>proposedRepairActions</w:t>
            </w:r>
            <w:bookmarkEnd w:id="560"/>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62" w:name="_MCCTEMPBM_CRPT22660428___4"/>
            <w:r w:rsidRPr="008227B8">
              <w:rPr>
                <w:rFonts w:ascii="Arial" w:eastAsia="SimSun" w:hAnsi="Arial"/>
                <w:sz w:val="18"/>
              </w:rPr>
              <w:t>CO</w:t>
            </w:r>
            <w:bookmarkEnd w:id="562"/>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63" w:name="_MCCTEMPBM_CRPT22660430___7"/>
            <w:bookmarkEnd w:id="561"/>
            <w:r w:rsidRPr="008227B8">
              <w:rPr>
                <w:rFonts w:ascii="Arial" w:eastAsia="SimSun" w:hAnsi="Arial"/>
                <w:sz w:val="18"/>
              </w:rPr>
              <w:t>additionalText</w:t>
            </w:r>
            <w:bookmarkEnd w:id="563"/>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64" w:name="_MCCTEMPBM_CRPT22660431___4"/>
            <w:r w:rsidRPr="008227B8">
              <w:rPr>
                <w:rFonts w:ascii="Arial" w:eastAsia="SimSun" w:hAnsi="Arial"/>
                <w:sz w:val="18"/>
              </w:rPr>
              <w:t>O</w:t>
            </w:r>
            <w:bookmarkEnd w:id="564"/>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65" w:name="_MCCTEMPBM_CRPT22660432___7"/>
            <w:r w:rsidRPr="008227B8">
              <w:rPr>
                <w:rFonts w:ascii="Arial" w:eastAsia="SimSun" w:hAnsi="Arial"/>
                <w:sz w:val="18"/>
              </w:rPr>
              <w:t>alarmRecord.additionalText</w:t>
            </w:r>
            <w:bookmarkEnd w:id="565"/>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66" w:name="_MCCTEMPBM_CRPT22660433___7"/>
            <w:r w:rsidRPr="008227B8">
              <w:rPr>
                <w:rFonts w:ascii="Arial" w:eastAsia="SimSun" w:hAnsi="Arial"/>
                <w:sz w:val="18"/>
              </w:rPr>
              <w:t>additionalInformation</w:t>
            </w:r>
            <w:bookmarkEnd w:id="566"/>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67" w:name="_MCCTEMPBM_CRPT22660434___4"/>
            <w:r w:rsidRPr="008227B8">
              <w:rPr>
                <w:rFonts w:ascii="Arial" w:eastAsia="SimSun" w:hAnsi="Arial"/>
                <w:sz w:val="18"/>
              </w:rPr>
              <w:t>O</w:t>
            </w:r>
            <w:bookmarkEnd w:id="567"/>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68" w:name="_MCCTEMPBM_CRPT22660435___7"/>
            <w:r w:rsidRPr="008227B8">
              <w:rPr>
                <w:rFonts w:ascii="Arial" w:eastAsia="SimSun" w:hAnsi="Arial"/>
                <w:sz w:val="18"/>
              </w:rPr>
              <w:t>alarmRecord.additionalInformation</w:t>
            </w:r>
            <w:bookmarkEnd w:id="568"/>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69" w:name="_MCCTEMPBM_CRPT22660436___7"/>
            <w:r w:rsidRPr="008227B8">
              <w:rPr>
                <w:rFonts w:ascii="Arial" w:eastAsia="SimSun" w:hAnsi="Arial"/>
                <w:sz w:val="18"/>
              </w:rPr>
              <w:t>rootCauseIndicator</w:t>
            </w:r>
            <w:bookmarkEnd w:id="569"/>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70" w:name="_MCCTEMPBM_CRPT22660437___4"/>
            <w:r w:rsidRPr="008227B8">
              <w:rPr>
                <w:rFonts w:ascii="Arial" w:eastAsia="SimSun" w:hAnsi="Arial"/>
                <w:sz w:val="18"/>
                <w:lang w:eastAsia="zh-CN"/>
              </w:rPr>
              <w:t>O</w:t>
            </w:r>
            <w:bookmarkEnd w:id="570"/>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71" w:name="_MCCTEMPBM_CRPT22660438___7"/>
            <w:r w:rsidRPr="008227B8">
              <w:rPr>
                <w:rFonts w:ascii="Arial" w:eastAsia="SimSun" w:hAnsi="Arial"/>
                <w:sz w:val="18"/>
              </w:rPr>
              <w:t>alarmRecord.rootCauseIndicator</w:t>
            </w:r>
            <w:bookmarkEnd w:id="571"/>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72" w:name="_MCCTEMPBM_CRPT22660439___7"/>
            <w:bookmarkStart w:id="573" w:name="_MCCTEMPBM_CRPT22660441___7" w:colFirst="2" w:colLast="3"/>
            <w:r w:rsidRPr="008227B8">
              <w:rPr>
                <w:rFonts w:ascii="Arial" w:eastAsia="SimSun" w:hAnsi="Arial" w:cs="Arial"/>
                <w:sz w:val="18"/>
                <w:szCs w:val="18"/>
              </w:rPr>
              <w:t>serviceUser</w:t>
            </w:r>
            <w:bookmarkEnd w:id="572"/>
          </w:p>
        </w:tc>
        <w:tc>
          <w:tcPr>
            <w:tcW w:w="397" w:type="dxa"/>
            <w:tcBorders>
              <w:top w:val="single" w:sz="4" w:space="0" w:color="auto"/>
              <w:left w:val="single" w:sz="4" w:space="0" w:color="auto"/>
              <w:bottom w:val="single" w:sz="4" w:space="0" w:color="auto"/>
              <w:right w:val="single" w:sz="4" w:space="0" w:color="auto"/>
            </w:tcBorders>
          </w:tcPr>
          <w:p w14:paraId="52433A91" w14:textId="77777777" w:rsidR="002B6147" w:rsidRPr="008227B8" w:rsidRDefault="002B6147" w:rsidP="002B6147">
            <w:pPr>
              <w:keepNext/>
              <w:keepLines/>
              <w:spacing w:after="0"/>
              <w:jc w:val="center"/>
              <w:rPr>
                <w:rFonts w:ascii="Arial" w:eastAsia="SimSun" w:hAnsi="Arial"/>
                <w:sz w:val="18"/>
                <w:lang w:eastAsia="zh-CN"/>
              </w:rPr>
            </w:pPr>
            <w:bookmarkStart w:id="574" w:name="_MCCTEMPBM_CRPT22660440___4"/>
            <w:r w:rsidRPr="008227B8">
              <w:rPr>
                <w:rFonts w:ascii="Arial" w:eastAsia="SimSun" w:hAnsi="Arial" w:cs="Arial"/>
                <w:sz w:val="18"/>
                <w:szCs w:val="18"/>
              </w:rPr>
              <w:t>C</w:t>
            </w:r>
            <w:bookmarkEnd w:id="574"/>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75" w:name="_MCCTEMPBM_CRPT22660442___7"/>
            <w:bookmarkStart w:id="576" w:name="_MCCTEMPBM_CRPT22660444___7" w:colFirst="2" w:colLast="3"/>
            <w:bookmarkEnd w:id="573"/>
            <w:r w:rsidRPr="008227B8">
              <w:rPr>
                <w:rFonts w:ascii="Arial" w:eastAsia="SimSun" w:hAnsi="Arial" w:cs="Arial"/>
                <w:sz w:val="18"/>
                <w:szCs w:val="18"/>
              </w:rPr>
              <w:t>serviceProvider</w:t>
            </w:r>
            <w:bookmarkEnd w:id="575"/>
          </w:p>
        </w:tc>
        <w:tc>
          <w:tcPr>
            <w:tcW w:w="397" w:type="dxa"/>
            <w:tcBorders>
              <w:top w:val="single" w:sz="4" w:space="0" w:color="auto"/>
              <w:left w:val="single" w:sz="4" w:space="0" w:color="auto"/>
              <w:bottom w:val="single" w:sz="4" w:space="0" w:color="auto"/>
              <w:right w:val="single" w:sz="4" w:space="0" w:color="auto"/>
            </w:tcBorders>
          </w:tcPr>
          <w:p w14:paraId="31A59319" w14:textId="77777777" w:rsidR="002B6147" w:rsidRPr="008227B8" w:rsidRDefault="002B6147" w:rsidP="002B6147">
            <w:pPr>
              <w:keepNext/>
              <w:keepLines/>
              <w:spacing w:after="0"/>
              <w:jc w:val="center"/>
              <w:rPr>
                <w:rFonts w:ascii="Arial" w:eastAsia="SimSun" w:hAnsi="Arial" w:cs="Arial"/>
                <w:sz w:val="18"/>
                <w:szCs w:val="18"/>
              </w:rPr>
            </w:pPr>
            <w:bookmarkStart w:id="577" w:name="_MCCTEMPBM_CRPT22660443___4"/>
            <w:r w:rsidRPr="008227B8">
              <w:rPr>
                <w:rFonts w:ascii="Arial" w:eastAsia="SimSun" w:hAnsi="Arial" w:cs="Arial"/>
                <w:sz w:val="18"/>
                <w:szCs w:val="18"/>
              </w:rPr>
              <w:t>C</w:t>
            </w:r>
            <w:bookmarkEnd w:id="577"/>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78" w:name="_MCCTEMPBM_CRPT22660445___7"/>
            <w:bookmarkStart w:id="579" w:name="_MCCTEMPBM_CRPT22660447___7" w:colFirst="2" w:colLast="3"/>
            <w:bookmarkEnd w:id="576"/>
            <w:r w:rsidRPr="008227B8">
              <w:rPr>
                <w:rFonts w:ascii="Arial" w:eastAsia="SimSun" w:hAnsi="Arial" w:cs="Arial"/>
                <w:sz w:val="18"/>
                <w:szCs w:val="18"/>
              </w:rPr>
              <w:t>securityAlarmDetector</w:t>
            </w:r>
            <w:bookmarkEnd w:id="578"/>
          </w:p>
        </w:tc>
        <w:tc>
          <w:tcPr>
            <w:tcW w:w="397" w:type="dxa"/>
            <w:tcBorders>
              <w:top w:val="single" w:sz="4" w:space="0" w:color="auto"/>
              <w:left w:val="single" w:sz="4" w:space="0" w:color="auto"/>
              <w:bottom w:val="single" w:sz="4" w:space="0" w:color="auto"/>
              <w:right w:val="single" w:sz="4" w:space="0" w:color="auto"/>
            </w:tcBorders>
          </w:tcPr>
          <w:p w14:paraId="72305337" w14:textId="77777777" w:rsidR="002B6147" w:rsidRPr="008227B8" w:rsidRDefault="002B6147" w:rsidP="002B6147">
            <w:pPr>
              <w:keepNext/>
              <w:keepLines/>
              <w:spacing w:after="0"/>
              <w:jc w:val="center"/>
              <w:rPr>
                <w:rFonts w:ascii="Arial" w:eastAsia="SimSun" w:hAnsi="Arial" w:cs="Arial"/>
                <w:sz w:val="18"/>
                <w:szCs w:val="18"/>
              </w:rPr>
            </w:pPr>
            <w:bookmarkStart w:id="580" w:name="_MCCTEMPBM_CRPT22660446___4"/>
            <w:r w:rsidRPr="008227B8">
              <w:rPr>
                <w:rFonts w:ascii="Arial" w:eastAsia="SimSun" w:hAnsi="Arial" w:cs="Arial"/>
                <w:sz w:val="18"/>
                <w:szCs w:val="18"/>
              </w:rPr>
              <w:t>C</w:t>
            </w:r>
            <w:bookmarkEnd w:id="580"/>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581" w:name="_MCCTEMPBM_CRPT22660448___7"/>
            <w:bookmarkStart w:id="582" w:name="_MCCTEMPBM_CRPT22660450___7" w:colFirst="2" w:colLast="2"/>
            <w:bookmarkEnd w:id="579"/>
            <w:r w:rsidRPr="008227B8">
              <w:rPr>
                <w:rFonts w:ascii="Arial" w:eastAsia="SimSun" w:hAnsi="Arial"/>
                <w:sz w:val="18"/>
              </w:rPr>
              <w:t>changedAlarmAttributes</w:t>
            </w:r>
            <w:bookmarkEnd w:id="581"/>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583" w:name="_MCCTEMPBM_CRPT22660449___4"/>
            <w:r w:rsidRPr="008227B8">
              <w:rPr>
                <w:rFonts w:ascii="Arial" w:eastAsia="SimSun" w:hAnsi="Arial"/>
                <w:sz w:val="18"/>
                <w:lang w:eastAsia="zh-CN"/>
              </w:rPr>
              <w:t>O</w:t>
            </w:r>
            <w:bookmarkEnd w:id="583"/>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82"/>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84" w:name="_Toc157982700"/>
      <w:bookmarkStart w:id="585" w:name="_Toc158642679"/>
      <w:r w:rsidRPr="008227B8">
        <w:t>8.</w:t>
      </w:r>
      <w:r w:rsidR="002B6147" w:rsidRPr="008227B8">
        <w:t>5</w:t>
      </w:r>
      <w:r w:rsidR="002B6147" w:rsidRPr="008227B8">
        <w:tab/>
        <w:t>notifyAlarmListRebuilt</w:t>
      </w:r>
      <w:bookmarkEnd w:id="584"/>
      <w:bookmarkEnd w:id="585"/>
    </w:p>
    <w:p w14:paraId="161738B8" w14:textId="4ADA0915" w:rsidR="002B6147" w:rsidRPr="008227B8" w:rsidRDefault="00C77DBA" w:rsidP="004250E7">
      <w:pPr>
        <w:pStyle w:val="Heading3"/>
        <w:rPr>
          <w:rFonts w:eastAsia="SimSun"/>
          <w:lang w:eastAsia="zh-CN"/>
        </w:rPr>
      </w:pPr>
      <w:bookmarkStart w:id="586" w:name="_Toc157982701"/>
      <w:bookmarkStart w:id="587" w:name="_Toc158642680"/>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86"/>
      <w:bookmarkEnd w:id="587"/>
    </w:p>
    <w:p w14:paraId="13E79F5F" w14:textId="77777777" w:rsidR="002B6147" w:rsidRPr="008227B8" w:rsidRDefault="002B6147" w:rsidP="002B6147">
      <w:pPr>
        <w:rPr>
          <w:lang w:eastAsia="zh-CN"/>
        </w:rPr>
      </w:pPr>
      <w:bookmarkStart w:id="588" w:name="_MCCTEMPBM_CRPT22660451___7"/>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589" w:name="_Toc157982702"/>
      <w:bookmarkStart w:id="590" w:name="_Toc158642681"/>
      <w:bookmarkEnd w:id="588"/>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89"/>
      <w:bookmarkEnd w:id="590"/>
    </w:p>
    <w:p w14:paraId="379A2FBA" w14:textId="68D1C821" w:rsidR="002B6147" w:rsidRPr="008227B8" w:rsidRDefault="002B6147" w:rsidP="008227B8">
      <w:pPr>
        <w:pStyle w:val="TH"/>
        <w:rPr>
          <w:lang w:eastAsia="zh-CN"/>
        </w:rPr>
      </w:pPr>
      <w:bookmarkStart w:id="591"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92" w:name="_MCCTEMPBM_CRPT22660453___7"/>
            <w:bookmarkEnd w:id="591"/>
            <w:r w:rsidRPr="008227B8">
              <w:rPr>
                <w:rFonts w:ascii="Arial" w:hAnsi="Arial" w:cs="Courier New"/>
                <w:sz w:val="18"/>
                <w:szCs w:val="18"/>
              </w:rPr>
              <w:t>objectClass</w:t>
            </w:r>
            <w:bookmarkEnd w:id="592"/>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93" w:name="_MCCTEMPBM_CRPT22660454___4"/>
            <w:r w:rsidRPr="008227B8">
              <w:rPr>
                <w:rFonts w:ascii="Arial" w:hAnsi="Arial" w:cs="Arial"/>
                <w:sz w:val="18"/>
                <w:szCs w:val="18"/>
              </w:rPr>
              <w:t>M</w:t>
            </w:r>
            <w:bookmarkEnd w:id="593"/>
          </w:p>
        </w:tc>
        <w:tc>
          <w:tcPr>
            <w:tcW w:w="2519" w:type="dxa"/>
          </w:tcPr>
          <w:p w14:paraId="2569EE8F" w14:textId="6BA0B240" w:rsidR="002B6147" w:rsidRPr="008227B8" w:rsidRDefault="002B6147" w:rsidP="002B6147">
            <w:pPr>
              <w:keepNext/>
              <w:keepLines/>
              <w:spacing w:after="0"/>
              <w:rPr>
                <w:rFonts w:ascii="Arial" w:hAnsi="Arial" w:cs="Arial"/>
                <w:sz w:val="18"/>
                <w:szCs w:val="18"/>
              </w:rPr>
            </w:pPr>
            <w:bookmarkStart w:id="594"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94"/>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595" w:name="_MCCTEMPBM_CRPT22660456___7"/>
            <w:bookmarkStart w:id="596" w:name="_MCCTEMPBM_CRPT22660458___7" w:colFirst="2" w:colLast="3"/>
            <w:r w:rsidRPr="008227B8">
              <w:rPr>
                <w:rFonts w:ascii="Arial" w:hAnsi="Arial" w:cs="Courier New"/>
                <w:sz w:val="18"/>
                <w:szCs w:val="18"/>
              </w:rPr>
              <w:t>objectInstance</w:t>
            </w:r>
            <w:bookmarkEnd w:id="595"/>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597" w:name="_MCCTEMPBM_CRPT22660457___4"/>
            <w:r w:rsidRPr="008227B8">
              <w:rPr>
                <w:rFonts w:ascii="Arial" w:hAnsi="Arial" w:cs="Arial"/>
                <w:sz w:val="18"/>
                <w:szCs w:val="18"/>
              </w:rPr>
              <w:t>M</w:t>
            </w:r>
            <w:bookmarkEnd w:id="597"/>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598"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599" w:name="_MCCTEMPBM_CRPT22660460___7"/>
            <w:bookmarkEnd w:id="598"/>
          </w:p>
          <w:p w14:paraId="18BFF549" w14:textId="77777777" w:rsidR="002B6147" w:rsidRPr="008227B8" w:rsidRDefault="002B6147" w:rsidP="002B6147">
            <w:pPr>
              <w:keepNext/>
              <w:keepLines/>
              <w:spacing w:after="0"/>
              <w:rPr>
                <w:rFonts w:ascii="Arial" w:hAnsi="Arial" w:cs="Arial"/>
                <w:sz w:val="18"/>
                <w:szCs w:val="18"/>
              </w:rPr>
            </w:pPr>
            <w:bookmarkStart w:id="600" w:name="_MCCTEMPBM_CRPT22660461___7"/>
            <w:bookmarkEnd w:id="599"/>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00"/>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1" w:name="_MCCTEMPBM_CRPT22660462___7"/>
            <w:bookmarkEnd w:id="596"/>
            <w:r w:rsidRPr="008227B8">
              <w:rPr>
                <w:rFonts w:ascii="Arial" w:hAnsi="Arial" w:cs="Arial"/>
                <w:sz w:val="18"/>
              </w:rPr>
              <w:t>notificationId</w:t>
            </w:r>
            <w:bookmarkEnd w:id="601"/>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02" w:name="_MCCTEMPBM_CRPT22660463___4"/>
            <w:r w:rsidRPr="008227B8">
              <w:rPr>
                <w:rFonts w:ascii="Arial" w:hAnsi="Arial" w:cs="Arial"/>
                <w:sz w:val="18"/>
              </w:rPr>
              <w:t>M</w:t>
            </w:r>
            <w:bookmarkEnd w:id="602"/>
          </w:p>
        </w:tc>
        <w:tc>
          <w:tcPr>
            <w:tcW w:w="2519" w:type="dxa"/>
            <w:shd w:val="clear" w:color="auto" w:fill="auto"/>
          </w:tcPr>
          <w:p w14:paraId="76C7FBF3" w14:textId="4BDC3F0D" w:rsidR="002B6147" w:rsidRPr="008227B8" w:rsidRDefault="002B6147" w:rsidP="002B6147">
            <w:pPr>
              <w:keepNext/>
              <w:keepLines/>
              <w:spacing w:after="0"/>
              <w:rPr>
                <w:rFonts w:ascii="Arial" w:hAnsi="Arial" w:cs="Arial"/>
                <w:sz w:val="18"/>
                <w:szCs w:val="18"/>
              </w:rPr>
            </w:pPr>
            <w:bookmarkStart w:id="603"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03"/>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04" w:name="_MCCTEMPBM_CRPT22660465___7"/>
            <w:r w:rsidRPr="008227B8">
              <w:rPr>
                <w:rFonts w:ascii="Arial" w:hAnsi="Arial" w:cs="Courier New"/>
                <w:sz w:val="18"/>
                <w:szCs w:val="18"/>
              </w:rPr>
              <w:t>notificationType</w:t>
            </w:r>
            <w:bookmarkEnd w:id="604"/>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05" w:name="_MCCTEMPBM_CRPT22660466___4"/>
            <w:r w:rsidRPr="008227B8">
              <w:rPr>
                <w:rFonts w:ascii="Arial" w:hAnsi="Arial" w:cs="Arial"/>
                <w:sz w:val="18"/>
                <w:szCs w:val="18"/>
              </w:rPr>
              <w:t>M</w:t>
            </w:r>
            <w:bookmarkEnd w:id="605"/>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06" w:name="_MCCTEMPBM_CRPT22660467___7"/>
            <w:r w:rsidRPr="008227B8">
              <w:rPr>
                <w:rFonts w:ascii="Arial" w:hAnsi="Arial" w:cs="Arial"/>
                <w:sz w:val="18"/>
                <w:szCs w:val="18"/>
              </w:rPr>
              <w:t>"notifyAlarmListRebuilt"</w:t>
            </w:r>
            <w:bookmarkEnd w:id="606"/>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07" w:name="_MCCTEMPBM_CRPT22660468___7"/>
            <w:bookmarkStart w:id="608" w:name="_MCCTEMPBM_CRPT22660470___7" w:colFirst="2" w:colLast="2"/>
            <w:r w:rsidRPr="008227B8">
              <w:rPr>
                <w:rFonts w:ascii="Arial" w:hAnsi="Arial" w:cs="Courier New"/>
                <w:sz w:val="18"/>
                <w:szCs w:val="18"/>
              </w:rPr>
              <w:t>eventTime</w:t>
            </w:r>
            <w:bookmarkEnd w:id="607"/>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09" w:name="_MCCTEMPBM_CRPT22660469___4"/>
            <w:r w:rsidRPr="008227B8">
              <w:rPr>
                <w:rFonts w:ascii="Arial" w:hAnsi="Arial" w:cs="Arial"/>
                <w:sz w:val="18"/>
                <w:szCs w:val="18"/>
              </w:rPr>
              <w:t>M</w:t>
            </w:r>
            <w:bookmarkEnd w:id="609"/>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0" w:name="_MCCTEMPBM_CRPT22660471___7"/>
            <w:bookmarkEnd w:id="608"/>
            <w:r w:rsidRPr="008227B8">
              <w:rPr>
                <w:rFonts w:ascii="Arial" w:hAnsi="Arial" w:cs="Arial"/>
                <w:sz w:val="18"/>
              </w:rPr>
              <w:t>systemDN</w:t>
            </w:r>
            <w:bookmarkEnd w:id="610"/>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1" w:name="_MCCTEMPBM_CRPT22660472___4"/>
            <w:r w:rsidRPr="008227B8">
              <w:rPr>
                <w:rFonts w:ascii="Arial" w:hAnsi="Arial" w:cs="Arial"/>
                <w:sz w:val="18"/>
              </w:rPr>
              <w:t>M</w:t>
            </w:r>
            <w:bookmarkEnd w:id="611"/>
          </w:p>
        </w:tc>
        <w:tc>
          <w:tcPr>
            <w:tcW w:w="2519" w:type="dxa"/>
          </w:tcPr>
          <w:p w14:paraId="315C04F2" w14:textId="2FB48960" w:rsidR="002B6147" w:rsidRPr="008227B8" w:rsidRDefault="002B6147" w:rsidP="002B6147">
            <w:pPr>
              <w:keepNext/>
              <w:keepLines/>
              <w:spacing w:after="0"/>
              <w:rPr>
                <w:rFonts w:ascii="Arial" w:hAnsi="Arial" w:cs="Arial"/>
                <w:sz w:val="18"/>
                <w:szCs w:val="18"/>
              </w:rPr>
            </w:pPr>
            <w:bookmarkStart w:id="612"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12"/>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13" w:name="_MCCTEMPBM_CRPT22660474___7"/>
            <w:bookmarkStart w:id="614" w:name="_MCCTEMPBM_CRPT22660476___7" w:colFirst="2" w:colLast="3"/>
            <w:r w:rsidRPr="008227B8">
              <w:rPr>
                <w:rFonts w:ascii="Arial" w:hAnsi="Arial" w:cs="Courier New"/>
                <w:sz w:val="18"/>
                <w:szCs w:val="18"/>
              </w:rPr>
              <w:t>reason</w:t>
            </w:r>
            <w:bookmarkEnd w:id="613"/>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15" w:name="_MCCTEMPBM_CRPT22660475___4"/>
            <w:r w:rsidRPr="008227B8">
              <w:rPr>
                <w:rFonts w:ascii="Arial" w:hAnsi="Arial" w:cs="Arial"/>
                <w:sz w:val="18"/>
                <w:szCs w:val="18"/>
              </w:rPr>
              <w:t>M</w:t>
            </w:r>
            <w:bookmarkEnd w:id="615"/>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16" w:name="_MCCTEMPBM_CRPT22660477___7"/>
            <w:bookmarkStart w:id="617" w:name="_MCCTEMPBM_CRPT22660479___7" w:colFirst="2" w:colLast="2"/>
            <w:bookmarkEnd w:id="614"/>
            <w:r w:rsidRPr="008227B8">
              <w:rPr>
                <w:rFonts w:ascii="Arial" w:hAnsi="Arial" w:cs="Arial"/>
                <w:sz w:val="18"/>
                <w:szCs w:val="18"/>
              </w:rPr>
              <w:t>alarmListAlignmentRequirement</w:t>
            </w:r>
            <w:bookmarkEnd w:id="616"/>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18" w:name="_MCCTEMPBM_CRPT22660478___4"/>
            <w:r w:rsidRPr="008227B8">
              <w:rPr>
                <w:rFonts w:ascii="Arial" w:hAnsi="Arial" w:cs="Arial" w:hint="eastAsia"/>
                <w:sz w:val="18"/>
                <w:szCs w:val="18"/>
                <w:lang w:eastAsia="zh-CN"/>
              </w:rPr>
              <w:t>O</w:t>
            </w:r>
            <w:bookmarkEnd w:id="618"/>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17"/>
    </w:tbl>
    <w:p w14:paraId="17DC0F1D" w14:textId="77777777" w:rsidR="002B6147" w:rsidRPr="008227B8" w:rsidRDefault="002B6147" w:rsidP="002B6147"/>
    <w:p w14:paraId="703C8B12" w14:textId="0DF4FBBA" w:rsidR="002B6147" w:rsidRPr="008227B8" w:rsidRDefault="00C77DBA" w:rsidP="00DE5104">
      <w:pPr>
        <w:pStyle w:val="Heading2"/>
      </w:pPr>
      <w:bookmarkStart w:id="619" w:name="_Toc158642682"/>
      <w:bookmarkStart w:id="620" w:name="_Toc157982703"/>
      <w:r w:rsidRPr="008227B8">
        <w:t>8.</w:t>
      </w:r>
      <w:r w:rsidR="002B6147" w:rsidRPr="008227B8">
        <w:t>6</w:t>
      </w:r>
      <w:r w:rsidR="002B6147" w:rsidRPr="008227B8">
        <w:tab/>
        <w:t>notifyChangedAlarm</w:t>
      </w:r>
      <w:bookmarkEnd w:id="619"/>
      <w:r w:rsidR="002B6147" w:rsidRPr="008227B8">
        <w:t xml:space="preserve"> </w:t>
      </w:r>
      <w:bookmarkEnd w:id="620"/>
    </w:p>
    <w:p w14:paraId="5DB032F0" w14:textId="728D51CD" w:rsidR="002B6147" w:rsidRPr="008227B8" w:rsidRDefault="00C77DBA" w:rsidP="004250E7">
      <w:pPr>
        <w:pStyle w:val="Heading3"/>
        <w:rPr>
          <w:rFonts w:eastAsia="SimSun"/>
          <w:lang w:eastAsia="zh-CN"/>
        </w:rPr>
      </w:pPr>
      <w:bookmarkStart w:id="621" w:name="_Toc157982704"/>
      <w:bookmarkStart w:id="622" w:name="_Toc158642683"/>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1"/>
      <w:bookmarkEnd w:id="622"/>
    </w:p>
    <w:p w14:paraId="4B9F15B3" w14:textId="77777777" w:rsidR="002B6147" w:rsidRPr="008227B8" w:rsidRDefault="002B6147" w:rsidP="002B6147">
      <w:bookmarkStart w:id="623"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23"/>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24" w:name="_Toc157982705"/>
      <w:bookmarkStart w:id="625" w:name="_Toc158642684"/>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24"/>
      <w:bookmarkEnd w:id="625"/>
    </w:p>
    <w:p w14:paraId="554A22EC" w14:textId="09F9AB33" w:rsidR="002B6147" w:rsidRPr="008227B8" w:rsidRDefault="002B6147" w:rsidP="008227B8">
      <w:pPr>
        <w:pStyle w:val="TH"/>
        <w:rPr>
          <w:lang w:eastAsia="zh-CN"/>
        </w:rPr>
      </w:pPr>
      <w:bookmarkStart w:id="626"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27" w:name="_MCCTEMPBM_CRPT22660482___7"/>
            <w:bookmarkEnd w:id="626"/>
            <w:r w:rsidRPr="008227B8">
              <w:rPr>
                <w:rFonts w:ascii="Arial" w:hAnsi="Arial" w:cs="Arial"/>
                <w:sz w:val="18"/>
              </w:rPr>
              <w:t>objectClass</w:t>
            </w:r>
            <w:bookmarkEnd w:id="627"/>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28" w:name="_MCCTEMPBM_CRPT22660483___4"/>
            <w:r w:rsidRPr="008227B8">
              <w:rPr>
                <w:rFonts w:ascii="Arial" w:hAnsi="Arial" w:cs="Arial"/>
                <w:sz w:val="18"/>
              </w:rPr>
              <w:t>M</w:t>
            </w:r>
            <w:bookmarkEnd w:id="628"/>
          </w:p>
        </w:tc>
        <w:tc>
          <w:tcPr>
            <w:tcW w:w="3456" w:type="dxa"/>
          </w:tcPr>
          <w:p w14:paraId="43624563" w14:textId="5BA8706F" w:rsidR="002B6147" w:rsidRPr="008227B8" w:rsidRDefault="002B6147" w:rsidP="002B6147">
            <w:pPr>
              <w:keepNext/>
              <w:keepLines/>
              <w:spacing w:after="0"/>
              <w:rPr>
                <w:rFonts w:ascii="Arial" w:hAnsi="Arial"/>
                <w:sz w:val="18"/>
              </w:rPr>
            </w:pPr>
            <w:bookmarkStart w:id="629"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29"/>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30" w:name="_MCCTEMPBM_CRPT22660485___7"/>
            <w:bookmarkStart w:id="631" w:name="_MCCTEMPBM_CRPT22660487___7" w:colFirst="2" w:colLast="2"/>
            <w:r w:rsidRPr="008227B8">
              <w:rPr>
                <w:rFonts w:ascii="Arial" w:hAnsi="Arial" w:cs="Arial"/>
                <w:sz w:val="18"/>
              </w:rPr>
              <w:t>objectInstance</w:t>
            </w:r>
            <w:bookmarkEnd w:id="630"/>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32" w:name="_MCCTEMPBM_CRPT22660486___4"/>
            <w:r w:rsidRPr="008227B8">
              <w:rPr>
                <w:rFonts w:ascii="Arial" w:hAnsi="Arial" w:cs="Arial"/>
                <w:sz w:val="18"/>
              </w:rPr>
              <w:t>M</w:t>
            </w:r>
            <w:bookmarkEnd w:id="632"/>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33" w:name="_MCCTEMPBM_CRPT22660488___7"/>
            <w:bookmarkEnd w:id="631"/>
            <w:r w:rsidRPr="008227B8">
              <w:rPr>
                <w:rFonts w:ascii="Arial" w:hAnsi="Arial" w:cs="Arial"/>
                <w:sz w:val="18"/>
              </w:rPr>
              <w:t>notificationId</w:t>
            </w:r>
            <w:bookmarkEnd w:id="633"/>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34" w:name="_MCCTEMPBM_CRPT22660489___4"/>
            <w:r w:rsidRPr="008227B8">
              <w:rPr>
                <w:rFonts w:ascii="Arial" w:hAnsi="Arial" w:cs="Arial"/>
                <w:sz w:val="18"/>
              </w:rPr>
              <w:t>M</w:t>
            </w:r>
            <w:bookmarkEnd w:id="634"/>
          </w:p>
        </w:tc>
        <w:tc>
          <w:tcPr>
            <w:tcW w:w="3456" w:type="dxa"/>
          </w:tcPr>
          <w:p w14:paraId="5A6331B0" w14:textId="35C9361C" w:rsidR="002B6147" w:rsidRPr="008227B8" w:rsidRDefault="002B6147" w:rsidP="002B6147">
            <w:pPr>
              <w:keepNext/>
              <w:keepLines/>
              <w:spacing w:after="0"/>
              <w:rPr>
                <w:rFonts w:ascii="Arial" w:hAnsi="Arial"/>
                <w:sz w:val="18"/>
              </w:rPr>
            </w:pPr>
            <w:bookmarkStart w:id="635"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35"/>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36" w:name="_MCCTEMPBM_CRPT22660491___7"/>
            <w:r w:rsidRPr="008227B8">
              <w:rPr>
                <w:rFonts w:ascii="Arial" w:hAnsi="Arial" w:cs="Arial"/>
                <w:sz w:val="18"/>
              </w:rPr>
              <w:t>notificationType</w:t>
            </w:r>
            <w:bookmarkEnd w:id="636"/>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37" w:name="_MCCTEMPBM_CRPT22660492___4"/>
            <w:r w:rsidRPr="008227B8">
              <w:rPr>
                <w:rFonts w:ascii="Arial" w:hAnsi="Arial"/>
                <w:sz w:val="18"/>
              </w:rPr>
              <w:t>M</w:t>
            </w:r>
            <w:bookmarkEnd w:id="637"/>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38" w:name="_MCCTEMPBM_CRPT22660493___7"/>
            <w:r w:rsidRPr="008227B8">
              <w:rPr>
                <w:rFonts w:ascii="Arial" w:hAnsi="Arial"/>
                <w:sz w:val="18"/>
              </w:rPr>
              <w:t>"notifyChangedAlarm"</w:t>
            </w:r>
            <w:bookmarkEnd w:id="638"/>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39" w:name="_MCCTEMPBM_CRPT22660494___7"/>
            <w:r w:rsidRPr="008227B8">
              <w:rPr>
                <w:rFonts w:ascii="Arial" w:hAnsi="Arial" w:cs="Courier New"/>
                <w:sz w:val="18"/>
                <w:szCs w:val="18"/>
              </w:rPr>
              <w:t>eventTime</w:t>
            </w:r>
            <w:bookmarkEnd w:id="639"/>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40" w:name="_MCCTEMPBM_CRPT22660495___4"/>
            <w:r w:rsidRPr="008227B8">
              <w:rPr>
                <w:rFonts w:ascii="Arial" w:hAnsi="Arial" w:cs="Arial"/>
                <w:sz w:val="18"/>
                <w:szCs w:val="18"/>
              </w:rPr>
              <w:t>M</w:t>
            </w:r>
            <w:bookmarkEnd w:id="640"/>
          </w:p>
        </w:tc>
        <w:tc>
          <w:tcPr>
            <w:tcW w:w="3456" w:type="dxa"/>
          </w:tcPr>
          <w:p w14:paraId="2FDEE622" w14:textId="77777777" w:rsidR="002B6147" w:rsidRPr="008227B8" w:rsidRDefault="002B6147" w:rsidP="002B6147">
            <w:pPr>
              <w:keepNext/>
              <w:keepLines/>
              <w:spacing w:after="0"/>
              <w:rPr>
                <w:rFonts w:ascii="Arial" w:hAnsi="Arial"/>
                <w:sz w:val="18"/>
              </w:rPr>
            </w:pPr>
            <w:bookmarkStart w:id="641" w:name="_MCCTEMPBM_CRPT22660496___7"/>
            <w:r w:rsidRPr="008227B8">
              <w:rPr>
                <w:rFonts w:ascii="Arial" w:hAnsi="Arial"/>
                <w:sz w:val="18"/>
              </w:rPr>
              <w:t>alarmRecord.alarmChangedTime</w:t>
            </w:r>
            <w:bookmarkEnd w:id="641"/>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42" w:name="_MCCTEMPBM_CRPT22660497___7"/>
            <w:r w:rsidRPr="008227B8">
              <w:rPr>
                <w:rFonts w:ascii="Arial" w:hAnsi="Arial" w:cs="Arial"/>
                <w:sz w:val="18"/>
              </w:rPr>
              <w:t>systemDN</w:t>
            </w:r>
            <w:bookmarkEnd w:id="642"/>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43" w:name="_MCCTEMPBM_CRPT22660498___4"/>
            <w:r w:rsidRPr="008227B8">
              <w:rPr>
                <w:rFonts w:ascii="Arial" w:hAnsi="Arial" w:cs="Arial"/>
                <w:sz w:val="18"/>
              </w:rPr>
              <w:t>M</w:t>
            </w:r>
            <w:bookmarkEnd w:id="643"/>
          </w:p>
        </w:tc>
        <w:tc>
          <w:tcPr>
            <w:tcW w:w="3456" w:type="dxa"/>
          </w:tcPr>
          <w:p w14:paraId="4E0CA002" w14:textId="5683367C" w:rsidR="002B6147" w:rsidRPr="008227B8" w:rsidRDefault="002B6147" w:rsidP="002B6147">
            <w:pPr>
              <w:keepNext/>
              <w:keepLines/>
              <w:spacing w:after="0"/>
              <w:rPr>
                <w:rFonts w:ascii="Arial" w:hAnsi="Arial"/>
                <w:sz w:val="18"/>
              </w:rPr>
            </w:pPr>
            <w:bookmarkStart w:id="644"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4"/>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45" w:name="_MCCTEMPBM_CRPT22660500___7"/>
            <w:r w:rsidRPr="008227B8">
              <w:rPr>
                <w:rFonts w:ascii="Arial" w:hAnsi="Arial" w:cs="Arial"/>
                <w:sz w:val="18"/>
              </w:rPr>
              <w:t>alarmId</w:t>
            </w:r>
            <w:bookmarkEnd w:id="645"/>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46" w:name="_MCCTEMPBM_CRPT22660501___4"/>
            <w:r w:rsidRPr="008227B8">
              <w:rPr>
                <w:rFonts w:ascii="Arial" w:hAnsi="Arial"/>
                <w:sz w:val="18"/>
              </w:rPr>
              <w:t>M</w:t>
            </w:r>
            <w:bookmarkEnd w:id="646"/>
          </w:p>
        </w:tc>
        <w:tc>
          <w:tcPr>
            <w:tcW w:w="3456" w:type="dxa"/>
          </w:tcPr>
          <w:p w14:paraId="00954E0C" w14:textId="77777777" w:rsidR="002B6147" w:rsidRPr="008227B8" w:rsidRDefault="002B6147" w:rsidP="002B6147">
            <w:pPr>
              <w:keepNext/>
              <w:keepLines/>
              <w:spacing w:after="0"/>
              <w:rPr>
                <w:rFonts w:ascii="Arial" w:hAnsi="Arial"/>
                <w:sz w:val="18"/>
              </w:rPr>
            </w:pPr>
            <w:bookmarkStart w:id="647" w:name="_MCCTEMPBM_CRPT22660502___7"/>
            <w:r w:rsidRPr="008227B8">
              <w:rPr>
                <w:rFonts w:ascii="Arial" w:hAnsi="Arial"/>
                <w:sz w:val="18"/>
              </w:rPr>
              <w:t>alarmRecord.alarmId</w:t>
            </w:r>
            <w:bookmarkEnd w:id="647"/>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48" w:name="_MCCTEMPBM_CRPT22660503___7"/>
            <w:r w:rsidRPr="008227B8">
              <w:rPr>
                <w:rFonts w:ascii="Arial" w:hAnsi="Arial" w:cs="Arial"/>
                <w:sz w:val="18"/>
              </w:rPr>
              <w:t>alarmType</w:t>
            </w:r>
            <w:bookmarkEnd w:id="648"/>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49" w:name="_MCCTEMPBM_CRPT22660504___4"/>
            <w:r w:rsidRPr="008227B8">
              <w:rPr>
                <w:rFonts w:ascii="Arial" w:hAnsi="Arial"/>
                <w:sz w:val="18"/>
              </w:rPr>
              <w:t>M</w:t>
            </w:r>
            <w:bookmarkEnd w:id="649"/>
          </w:p>
        </w:tc>
        <w:tc>
          <w:tcPr>
            <w:tcW w:w="3456" w:type="dxa"/>
          </w:tcPr>
          <w:p w14:paraId="69E6ED69" w14:textId="77777777" w:rsidR="002B6147" w:rsidRPr="008227B8" w:rsidRDefault="002B6147" w:rsidP="002B6147">
            <w:pPr>
              <w:keepNext/>
              <w:keepLines/>
              <w:spacing w:after="0"/>
              <w:rPr>
                <w:rFonts w:ascii="Arial" w:hAnsi="Arial"/>
                <w:sz w:val="18"/>
              </w:rPr>
            </w:pPr>
            <w:bookmarkStart w:id="650" w:name="_MCCTEMPBM_CRPT22660505___7"/>
            <w:r w:rsidRPr="008227B8">
              <w:rPr>
                <w:rFonts w:ascii="Arial" w:hAnsi="Arial"/>
                <w:sz w:val="18"/>
              </w:rPr>
              <w:t>alarmRecord.alarmType</w:t>
            </w:r>
            <w:bookmarkEnd w:id="650"/>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1" w:name="_MCCTEMPBM_CRPT22660506___7"/>
            <w:r w:rsidRPr="008227B8">
              <w:rPr>
                <w:rFonts w:ascii="Arial" w:hAnsi="Arial" w:cs="Arial"/>
                <w:sz w:val="18"/>
              </w:rPr>
              <w:t>probableCause</w:t>
            </w:r>
            <w:bookmarkEnd w:id="651"/>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52" w:name="_MCCTEMPBM_CRPT22660507___4"/>
            <w:r w:rsidRPr="008227B8">
              <w:rPr>
                <w:rFonts w:ascii="Arial" w:hAnsi="Arial"/>
                <w:sz w:val="18"/>
              </w:rPr>
              <w:t>M</w:t>
            </w:r>
            <w:bookmarkEnd w:id="652"/>
          </w:p>
        </w:tc>
        <w:tc>
          <w:tcPr>
            <w:tcW w:w="3456" w:type="dxa"/>
          </w:tcPr>
          <w:p w14:paraId="23336A49" w14:textId="77777777" w:rsidR="002B6147" w:rsidRPr="008227B8" w:rsidRDefault="002B6147" w:rsidP="002B6147">
            <w:pPr>
              <w:keepNext/>
              <w:keepLines/>
              <w:spacing w:after="0"/>
              <w:rPr>
                <w:rFonts w:ascii="Arial" w:hAnsi="Arial"/>
                <w:sz w:val="18"/>
              </w:rPr>
            </w:pPr>
            <w:bookmarkStart w:id="653" w:name="_MCCTEMPBM_CRPT22660508___7"/>
            <w:r w:rsidRPr="008227B8">
              <w:rPr>
                <w:rFonts w:ascii="Arial" w:hAnsi="Arial"/>
                <w:sz w:val="18"/>
              </w:rPr>
              <w:t>alarmRecord.probableCause</w:t>
            </w:r>
            <w:bookmarkEnd w:id="653"/>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54" w:name="_MCCTEMPBM_CRPT22660509___7"/>
            <w:r w:rsidRPr="008227B8">
              <w:rPr>
                <w:rFonts w:ascii="Arial" w:hAnsi="Arial" w:cs="Arial"/>
                <w:sz w:val="18"/>
              </w:rPr>
              <w:t>perceivedSeverity</w:t>
            </w:r>
            <w:bookmarkEnd w:id="654"/>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55" w:name="_MCCTEMPBM_CRPT22660510___4"/>
            <w:r w:rsidRPr="008227B8">
              <w:rPr>
                <w:rFonts w:ascii="Arial" w:hAnsi="Arial"/>
                <w:sz w:val="18"/>
              </w:rPr>
              <w:t>M</w:t>
            </w:r>
            <w:bookmarkEnd w:id="655"/>
          </w:p>
        </w:tc>
        <w:tc>
          <w:tcPr>
            <w:tcW w:w="3456" w:type="dxa"/>
          </w:tcPr>
          <w:p w14:paraId="6A5DA911" w14:textId="77777777" w:rsidR="002B6147" w:rsidRPr="008227B8" w:rsidRDefault="002B6147" w:rsidP="002B6147">
            <w:pPr>
              <w:keepNext/>
              <w:keepLines/>
              <w:spacing w:after="0"/>
              <w:rPr>
                <w:rFonts w:ascii="Arial" w:hAnsi="Arial"/>
                <w:sz w:val="18"/>
              </w:rPr>
            </w:pPr>
            <w:bookmarkStart w:id="656" w:name="_MCCTEMPBM_CRPT22660511___7"/>
            <w:r w:rsidRPr="008227B8">
              <w:rPr>
                <w:rFonts w:ascii="Arial" w:hAnsi="Arial"/>
                <w:sz w:val="18"/>
              </w:rPr>
              <w:t>alarmRecord.perceivedSeverity</w:t>
            </w:r>
            <w:bookmarkEnd w:id="656"/>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57" w:name="_Toc157982706"/>
    </w:p>
    <w:p w14:paraId="48892A7C" w14:textId="449F35C1" w:rsidR="002B6147" w:rsidRPr="008227B8" w:rsidRDefault="00C77DBA" w:rsidP="00DE5104">
      <w:pPr>
        <w:pStyle w:val="Heading2"/>
      </w:pPr>
      <w:bookmarkStart w:id="658" w:name="_Toc158642685"/>
      <w:r w:rsidRPr="008227B8">
        <w:t>8.</w:t>
      </w:r>
      <w:r w:rsidR="002B6147" w:rsidRPr="008227B8">
        <w:t>7</w:t>
      </w:r>
      <w:r w:rsidR="002B6147" w:rsidRPr="008227B8">
        <w:tab/>
        <w:t>notifyCorrelatedNotificationChanged</w:t>
      </w:r>
      <w:bookmarkEnd w:id="657"/>
      <w:bookmarkEnd w:id="658"/>
    </w:p>
    <w:p w14:paraId="512FC291" w14:textId="08643668" w:rsidR="002B6147" w:rsidRPr="008227B8" w:rsidRDefault="00C77DBA" w:rsidP="004250E7">
      <w:pPr>
        <w:pStyle w:val="Heading3"/>
        <w:rPr>
          <w:rFonts w:eastAsia="SimSun"/>
          <w:lang w:eastAsia="zh-CN"/>
        </w:rPr>
      </w:pPr>
      <w:bookmarkStart w:id="659" w:name="_Toc157982707"/>
      <w:bookmarkStart w:id="660" w:name="_Toc158642686"/>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59"/>
      <w:bookmarkEnd w:id="660"/>
    </w:p>
    <w:p w14:paraId="3048279E" w14:textId="77777777" w:rsidR="002B6147" w:rsidRPr="008227B8" w:rsidRDefault="002B6147" w:rsidP="002B6147">
      <w:bookmarkStart w:id="661"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62" w:name="_Toc157982708"/>
      <w:bookmarkStart w:id="663" w:name="_Toc158642687"/>
      <w:bookmarkEnd w:id="661"/>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62"/>
      <w:bookmarkEnd w:id="663"/>
    </w:p>
    <w:p w14:paraId="27BFF7E3" w14:textId="47DB63ED" w:rsidR="002B6147" w:rsidRPr="008227B8" w:rsidRDefault="002B6147" w:rsidP="008227B8">
      <w:pPr>
        <w:pStyle w:val="TH"/>
        <w:rPr>
          <w:lang w:eastAsia="zh-CN"/>
        </w:rPr>
      </w:pPr>
      <w:bookmarkStart w:id="664"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65" w:name="_MCCTEMPBM_CRPT22660514___7"/>
            <w:bookmarkEnd w:id="664"/>
            <w:r w:rsidRPr="008227B8">
              <w:rPr>
                <w:rFonts w:ascii="Arial" w:hAnsi="Arial" w:cs="Arial"/>
                <w:sz w:val="18"/>
              </w:rPr>
              <w:t>objectClass</w:t>
            </w:r>
            <w:bookmarkEnd w:id="665"/>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66" w:name="_MCCTEMPBM_CRPT22660515___4"/>
            <w:r w:rsidRPr="008227B8">
              <w:rPr>
                <w:rFonts w:ascii="Arial" w:hAnsi="Arial" w:cs="Arial"/>
                <w:sz w:val="18"/>
              </w:rPr>
              <w:t>M</w:t>
            </w:r>
            <w:bookmarkEnd w:id="666"/>
          </w:p>
        </w:tc>
        <w:tc>
          <w:tcPr>
            <w:tcW w:w="3711" w:type="dxa"/>
          </w:tcPr>
          <w:p w14:paraId="568A0409" w14:textId="6CA35E24" w:rsidR="002B6147" w:rsidRPr="008227B8" w:rsidRDefault="002B6147" w:rsidP="002B6147">
            <w:pPr>
              <w:keepNext/>
              <w:keepLines/>
              <w:spacing w:after="0"/>
              <w:rPr>
                <w:rFonts w:ascii="Arial" w:hAnsi="Arial" w:cs="Arial"/>
                <w:sz w:val="18"/>
                <w:szCs w:val="18"/>
              </w:rPr>
            </w:pPr>
            <w:bookmarkStart w:id="667"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67"/>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68" w:name="_MCCTEMPBM_CRPT22660517___7"/>
            <w:bookmarkStart w:id="669" w:name="_MCCTEMPBM_CRPT22660519___7" w:colFirst="2" w:colLast="2"/>
            <w:r w:rsidRPr="008227B8">
              <w:rPr>
                <w:rFonts w:ascii="Arial" w:hAnsi="Arial" w:cs="Arial"/>
                <w:sz w:val="18"/>
              </w:rPr>
              <w:t>objectInstance</w:t>
            </w:r>
            <w:bookmarkEnd w:id="668"/>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70" w:name="_MCCTEMPBM_CRPT22660518___4"/>
            <w:r w:rsidRPr="008227B8">
              <w:rPr>
                <w:rFonts w:ascii="Arial" w:hAnsi="Arial" w:cs="Arial"/>
                <w:sz w:val="18"/>
              </w:rPr>
              <w:t>M</w:t>
            </w:r>
            <w:bookmarkEnd w:id="670"/>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1" w:name="_MCCTEMPBM_CRPT22660520___7"/>
            <w:bookmarkEnd w:id="669"/>
            <w:r w:rsidRPr="008227B8">
              <w:rPr>
                <w:rFonts w:ascii="Arial" w:hAnsi="Arial" w:cs="Arial"/>
                <w:sz w:val="18"/>
              </w:rPr>
              <w:t>notificationId</w:t>
            </w:r>
            <w:bookmarkEnd w:id="671"/>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72" w:name="_MCCTEMPBM_CRPT22660521___4"/>
            <w:r w:rsidRPr="008227B8">
              <w:rPr>
                <w:rFonts w:ascii="Arial" w:hAnsi="Arial" w:cs="Arial"/>
                <w:sz w:val="18"/>
              </w:rPr>
              <w:t>M</w:t>
            </w:r>
            <w:bookmarkEnd w:id="672"/>
          </w:p>
        </w:tc>
        <w:tc>
          <w:tcPr>
            <w:tcW w:w="3711" w:type="dxa"/>
          </w:tcPr>
          <w:p w14:paraId="16EC52FA" w14:textId="30ECBFDC" w:rsidR="002B6147" w:rsidRPr="008227B8" w:rsidRDefault="002B6147" w:rsidP="002B6147">
            <w:pPr>
              <w:keepNext/>
              <w:keepLines/>
              <w:spacing w:after="0"/>
              <w:rPr>
                <w:rFonts w:ascii="Arial" w:hAnsi="Arial" w:cs="Arial"/>
                <w:sz w:val="18"/>
                <w:szCs w:val="18"/>
              </w:rPr>
            </w:pPr>
            <w:bookmarkStart w:id="673"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73"/>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74" w:name="_MCCTEMPBM_CRPT22660523___7"/>
            <w:r w:rsidRPr="008227B8">
              <w:rPr>
                <w:rFonts w:ascii="Arial" w:hAnsi="Arial" w:cs="Arial"/>
                <w:sz w:val="18"/>
                <w:szCs w:val="18"/>
              </w:rPr>
              <w:t>notificationType</w:t>
            </w:r>
            <w:bookmarkEnd w:id="674"/>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75" w:name="_MCCTEMPBM_CRPT22660524___4"/>
            <w:r w:rsidRPr="008227B8">
              <w:rPr>
                <w:rFonts w:ascii="Arial" w:hAnsi="Arial" w:cs="Arial"/>
                <w:sz w:val="18"/>
                <w:szCs w:val="18"/>
              </w:rPr>
              <w:t>M</w:t>
            </w:r>
            <w:bookmarkEnd w:id="675"/>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76" w:name="_MCCTEMPBM_CRPT22660525___7"/>
            <w:r w:rsidRPr="008227B8">
              <w:rPr>
                <w:rFonts w:ascii="Arial" w:hAnsi="Arial" w:cs="Arial"/>
                <w:sz w:val="18"/>
                <w:szCs w:val="18"/>
              </w:rPr>
              <w:t>"notifyCorrelatedNotificationChanged"</w:t>
            </w:r>
            <w:bookmarkEnd w:id="676"/>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77" w:name="_MCCTEMPBM_CRPT22660526___7"/>
            <w:bookmarkStart w:id="678" w:name="_MCCTEMPBM_CRPT22660528___7" w:colFirst="2" w:colLast="2"/>
            <w:r w:rsidRPr="008227B8">
              <w:rPr>
                <w:rFonts w:ascii="Arial" w:hAnsi="Arial" w:cs="Arial"/>
                <w:sz w:val="18"/>
                <w:szCs w:val="18"/>
              </w:rPr>
              <w:t>eventTime</w:t>
            </w:r>
            <w:bookmarkEnd w:id="677"/>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79" w:name="_MCCTEMPBM_CRPT22660527___4"/>
            <w:r w:rsidRPr="008227B8">
              <w:rPr>
                <w:rFonts w:ascii="Arial" w:hAnsi="Arial" w:cs="Arial"/>
                <w:sz w:val="18"/>
                <w:szCs w:val="18"/>
              </w:rPr>
              <w:t>M</w:t>
            </w:r>
            <w:bookmarkEnd w:id="679"/>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80" w:name="_MCCTEMPBM_CRPT22660529___7"/>
            <w:bookmarkEnd w:id="678"/>
            <w:r w:rsidRPr="008227B8">
              <w:rPr>
                <w:rFonts w:ascii="Arial" w:hAnsi="Arial" w:cs="Arial"/>
                <w:sz w:val="18"/>
              </w:rPr>
              <w:t>systemDN</w:t>
            </w:r>
            <w:bookmarkEnd w:id="680"/>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1" w:name="_MCCTEMPBM_CRPT22660530___4"/>
            <w:r w:rsidRPr="008227B8">
              <w:rPr>
                <w:rFonts w:ascii="Arial" w:hAnsi="Arial" w:cs="Arial"/>
                <w:sz w:val="18"/>
              </w:rPr>
              <w:t>M</w:t>
            </w:r>
            <w:bookmarkEnd w:id="681"/>
          </w:p>
        </w:tc>
        <w:tc>
          <w:tcPr>
            <w:tcW w:w="3711" w:type="dxa"/>
          </w:tcPr>
          <w:p w14:paraId="69CBA6B6" w14:textId="5C9F352E" w:rsidR="002B6147" w:rsidRPr="008227B8" w:rsidRDefault="002B6147" w:rsidP="002B6147">
            <w:pPr>
              <w:keepNext/>
              <w:keepLines/>
              <w:spacing w:after="0"/>
              <w:rPr>
                <w:rFonts w:ascii="Arial" w:hAnsi="Arial"/>
                <w:sz w:val="18"/>
                <w:szCs w:val="18"/>
              </w:rPr>
            </w:pPr>
            <w:bookmarkStart w:id="682"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82"/>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83" w:name="_MCCTEMPBM_CRPT22660532___7"/>
            <w:r w:rsidRPr="008227B8">
              <w:rPr>
                <w:rFonts w:ascii="Arial" w:hAnsi="Arial" w:cs="Arial"/>
                <w:sz w:val="18"/>
                <w:szCs w:val="18"/>
              </w:rPr>
              <w:t>alarmId</w:t>
            </w:r>
            <w:bookmarkEnd w:id="683"/>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84" w:name="_MCCTEMPBM_CRPT22660533___4"/>
            <w:r w:rsidRPr="008227B8">
              <w:rPr>
                <w:rFonts w:ascii="Arial" w:hAnsi="Arial" w:cs="Arial"/>
                <w:sz w:val="18"/>
                <w:szCs w:val="18"/>
              </w:rPr>
              <w:t>M</w:t>
            </w:r>
            <w:bookmarkEnd w:id="684"/>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85" w:name="_MCCTEMPBM_CRPT22660534___7"/>
            <w:r w:rsidRPr="008227B8">
              <w:rPr>
                <w:rFonts w:ascii="Arial" w:hAnsi="Arial" w:cs="Arial"/>
                <w:sz w:val="18"/>
                <w:szCs w:val="18"/>
              </w:rPr>
              <w:t>alarmRecord.alarmId</w:t>
            </w:r>
            <w:bookmarkEnd w:id="685"/>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86" w:name="_MCCTEMPBM_CRPT22660535___7"/>
            <w:r w:rsidRPr="008227B8">
              <w:rPr>
                <w:rFonts w:ascii="Arial" w:hAnsi="Arial" w:cs="Arial"/>
                <w:sz w:val="18"/>
                <w:szCs w:val="18"/>
              </w:rPr>
              <w:t>correlatedNotifications</w:t>
            </w:r>
            <w:bookmarkEnd w:id="686"/>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87" w:name="_MCCTEMPBM_CRPT22660536___4"/>
            <w:r w:rsidRPr="008227B8">
              <w:rPr>
                <w:rFonts w:ascii="Arial" w:hAnsi="Arial" w:cs="Arial"/>
                <w:sz w:val="18"/>
                <w:szCs w:val="18"/>
              </w:rPr>
              <w:t>M</w:t>
            </w:r>
            <w:bookmarkEnd w:id="687"/>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88" w:name="_MCCTEMPBM_CRPT22660537___7"/>
            <w:r w:rsidRPr="008227B8">
              <w:rPr>
                <w:rFonts w:ascii="Arial" w:hAnsi="Arial" w:cs="Arial"/>
                <w:sz w:val="18"/>
              </w:rPr>
              <w:t>alarmRecord.correlatedNotifications</w:t>
            </w:r>
            <w:bookmarkEnd w:id="688"/>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89" w:name="_MCCTEMPBM_CRPT22660538___7"/>
            <w:r w:rsidRPr="008227B8">
              <w:rPr>
                <w:rFonts w:ascii="Arial" w:hAnsi="Arial" w:cs="Arial"/>
                <w:sz w:val="18"/>
                <w:szCs w:val="18"/>
              </w:rPr>
              <w:t>rootCauseIndicator</w:t>
            </w:r>
            <w:bookmarkEnd w:id="689"/>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90" w:name="_MCCTEMPBM_CRPT22660539___4"/>
            <w:r w:rsidRPr="008227B8">
              <w:rPr>
                <w:rFonts w:ascii="Arial" w:hAnsi="Arial" w:cs="Arial"/>
                <w:sz w:val="18"/>
                <w:szCs w:val="18"/>
              </w:rPr>
              <w:t>O</w:t>
            </w:r>
            <w:bookmarkEnd w:id="690"/>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1" w:name="_MCCTEMPBM_CRPT22660540___7"/>
            <w:r w:rsidRPr="008227B8">
              <w:rPr>
                <w:rFonts w:ascii="Arial" w:hAnsi="Arial" w:cs="Arial"/>
                <w:sz w:val="18"/>
                <w:szCs w:val="18"/>
              </w:rPr>
              <w:t>alarmRecord.rootCauseIndicator</w:t>
            </w:r>
            <w:bookmarkEnd w:id="691"/>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92" w:name="_Toc157982709"/>
    </w:p>
    <w:p w14:paraId="56B283A0" w14:textId="5DE6FE8D" w:rsidR="002B6147" w:rsidRPr="008227B8" w:rsidRDefault="00C77DBA" w:rsidP="00DE5104">
      <w:pPr>
        <w:pStyle w:val="Heading2"/>
      </w:pPr>
      <w:bookmarkStart w:id="693" w:name="_Toc158642688"/>
      <w:r w:rsidRPr="008227B8">
        <w:t>8.</w:t>
      </w:r>
      <w:r w:rsidR="002B6147" w:rsidRPr="008227B8">
        <w:t>8</w:t>
      </w:r>
      <w:r w:rsidR="002B6147" w:rsidRPr="008227B8">
        <w:tab/>
        <w:t>notifyAckStateChanged</w:t>
      </w:r>
      <w:bookmarkEnd w:id="692"/>
      <w:bookmarkEnd w:id="693"/>
    </w:p>
    <w:p w14:paraId="197084BE" w14:textId="412E5E4C" w:rsidR="002B6147" w:rsidRPr="008227B8" w:rsidRDefault="00C77DBA" w:rsidP="004250E7">
      <w:pPr>
        <w:pStyle w:val="Heading3"/>
        <w:rPr>
          <w:rFonts w:eastAsia="SimSun"/>
          <w:lang w:eastAsia="zh-CN"/>
        </w:rPr>
      </w:pPr>
      <w:bookmarkStart w:id="694" w:name="_Toc157982710"/>
      <w:bookmarkStart w:id="695" w:name="_Toc158642689"/>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94"/>
      <w:bookmarkEnd w:id="695"/>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696" w:name="_Toc157982711"/>
      <w:bookmarkStart w:id="697" w:name="_Toc158642690"/>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696"/>
      <w:bookmarkEnd w:id="697"/>
    </w:p>
    <w:p w14:paraId="5511102D" w14:textId="50D57BE6" w:rsidR="002B6147" w:rsidRPr="008227B8" w:rsidRDefault="002B6147" w:rsidP="008227B8">
      <w:pPr>
        <w:pStyle w:val="TH"/>
        <w:rPr>
          <w:lang w:eastAsia="zh-CN"/>
        </w:rPr>
      </w:pPr>
      <w:bookmarkStart w:id="698"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699" w:name="_MCCTEMPBM_CRPT22660542___7"/>
            <w:bookmarkEnd w:id="698"/>
            <w:r w:rsidRPr="008227B8">
              <w:rPr>
                <w:rFonts w:ascii="Arial" w:hAnsi="Arial" w:cs="Arial"/>
                <w:sz w:val="18"/>
              </w:rPr>
              <w:t>objectClass</w:t>
            </w:r>
            <w:bookmarkEnd w:id="699"/>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700" w:name="_MCCTEMPBM_CRPT22660543___4"/>
            <w:r w:rsidRPr="008227B8">
              <w:rPr>
                <w:rFonts w:ascii="Arial" w:hAnsi="Arial" w:cs="Arial"/>
                <w:sz w:val="18"/>
              </w:rPr>
              <w:t>M</w:t>
            </w:r>
            <w:bookmarkEnd w:id="700"/>
          </w:p>
        </w:tc>
        <w:tc>
          <w:tcPr>
            <w:tcW w:w="3111" w:type="dxa"/>
          </w:tcPr>
          <w:p w14:paraId="11747332" w14:textId="5BD7BB5E" w:rsidR="002B6147" w:rsidRPr="008227B8" w:rsidRDefault="002B6147" w:rsidP="002B6147">
            <w:pPr>
              <w:keepNext/>
              <w:keepLines/>
              <w:spacing w:after="0"/>
              <w:rPr>
                <w:rFonts w:ascii="Arial" w:hAnsi="Arial" w:cs="Arial"/>
                <w:sz w:val="18"/>
              </w:rPr>
            </w:pPr>
            <w:bookmarkStart w:id="701"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1"/>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02" w:name="_MCCTEMPBM_CRPT22660545___7"/>
            <w:bookmarkStart w:id="703" w:name="_MCCTEMPBM_CRPT22660547___7" w:colFirst="2" w:colLast="2"/>
            <w:r w:rsidRPr="008227B8">
              <w:rPr>
                <w:rFonts w:ascii="Arial" w:hAnsi="Arial" w:cs="Arial"/>
                <w:sz w:val="18"/>
              </w:rPr>
              <w:t>objectInstance</w:t>
            </w:r>
            <w:bookmarkEnd w:id="702"/>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04" w:name="_MCCTEMPBM_CRPT22660546___4"/>
            <w:r w:rsidRPr="008227B8">
              <w:rPr>
                <w:rFonts w:ascii="Arial" w:hAnsi="Arial" w:cs="Arial"/>
                <w:sz w:val="18"/>
              </w:rPr>
              <w:t>M</w:t>
            </w:r>
            <w:bookmarkEnd w:id="704"/>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05" w:name="_MCCTEMPBM_CRPT22660548___7"/>
            <w:bookmarkEnd w:id="703"/>
            <w:r w:rsidRPr="008227B8">
              <w:rPr>
                <w:rFonts w:ascii="Arial" w:hAnsi="Arial" w:cs="Arial"/>
                <w:sz w:val="18"/>
              </w:rPr>
              <w:t>notificationId</w:t>
            </w:r>
            <w:bookmarkEnd w:id="705"/>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06" w:name="_MCCTEMPBM_CRPT22660549___4"/>
            <w:r w:rsidRPr="008227B8">
              <w:rPr>
                <w:rFonts w:ascii="Arial" w:hAnsi="Arial" w:cs="Arial"/>
                <w:sz w:val="18"/>
              </w:rPr>
              <w:t>M</w:t>
            </w:r>
            <w:bookmarkEnd w:id="706"/>
          </w:p>
        </w:tc>
        <w:tc>
          <w:tcPr>
            <w:tcW w:w="3111" w:type="dxa"/>
          </w:tcPr>
          <w:p w14:paraId="4E4DB525" w14:textId="54EEFDD1" w:rsidR="002B6147" w:rsidRPr="008227B8" w:rsidRDefault="002B6147" w:rsidP="002B6147">
            <w:pPr>
              <w:keepNext/>
              <w:keepLines/>
              <w:spacing w:after="0"/>
              <w:rPr>
                <w:rFonts w:ascii="Arial" w:hAnsi="Arial" w:cs="Arial"/>
                <w:sz w:val="18"/>
              </w:rPr>
            </w:pPr>
            <w:bookmarkStart w:id="707"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7"/>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08" w:name="_MCCTEMPBM_CRPT22660551___7"/>
            <w:r w:rsidRPr="008227B8">
              <w:rPr>
                <w:rFonts w:ascii="Arial" w:hAnsi="Arial" w:cs="Arial"/>
                <w:sz w:val="18"/>
              </w:rPr>
              <w:t>notificationType</w:t>
            </w:r>
            <w:bookmarkEnd w:id="708"/>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09" w:name="_MCCTEMPBM_CRPT22660552___4"/>
            <w:r w:rsidRPr="008227B8">
              <w:rPr>
                <w:rFonts w:ascii="Arial" w:hAnsi="Arial" w:cs="Arial"/>
                <w:sz w:val="18"/>
              </w:rPr>
              <w:t>M</w:t>
            </w:r>
            <w:bookmarkEnd w:id="709"/>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10"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10"/>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1" w:name="_MCCTEMPBM_CRPT22660554___7"/>
            <w:r w:rsidRPr="008227B8">
              <w:rPr>
                <w:rFonts w:ascii="Arial" w:hAnsi="Arial" w:cs="Arial"/>
                <w:sz w:val="18"/>
              </w:rPr>
              <w:t>eventTime</w:t>
            </w:r>
            <w:bookmarkEnd w:id="711"/>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12" w:name="_MCCTEMPBM_CRPT22660555___4"/>
            <w:r w:rsidRPr="008227B8">
              <w:rPr>
                <w:rFonts w:ascii="Arial" w:hAnsi="Arial" w:cs="Arial"/>
                <w:sz w:val="18"/>
              </w:rPr>
              <w:t>M</w:t>
            </w:r>
            <w:bookmarkEnd w:id="712"/>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13" w:name="_MCCTEMPBM_CRPT22660556___7"/>
            <w:r w:rsidRPr="008227B8">
              <w:rPr>
                <w:rFonts w:ascii="Arial" w:hAnsi="Arial" w:cs="Arial"/>
                <w:sz w:val="18"/>
              </w:rPr>
              <w:t>alarmRecord.ackTime</w:t>
            </w:r>
            <w:bookmarkEnd w:id="713"/>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14" w:name="_MCCTEMPBM_CRPT22660557___7"/>
            <w:r w:rsidRPr="008227B8">
              <w:rPr>
                <w:rFonts w:ascii="Arial" w:hAnsi="Arial" w:cs="Arial"/>
                <w:sz w:val="18"/>
              </w:rPr>
              <w:t>systemDN</w:t>
            </w:r>
            <w:bookmarkEnd w:id="714"/>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15" w:name="_MCCTEMPBM_CRPT22660558___4"/>
            <w:r w:rsidRPr="008227B8">
              <w:rPr>
                <w:rFonts w:ascii="Arial" w:hAnsi="Arial" w:cs="Arial"/>
                <w:sz w:val="18"/>
              </w:rPr>
              <w:t>M</w:t>
            </w:r>
            <w:bookmarkEnd w:id="715"/>
          </w:p>
        </w:tc>
        <w:tc>
          <w:tcPr>
            <w:tcW w:w="3111" w:type="dxa"/>
          </w:tcPr>
          <w:p w14:paraId="307DA9D4" w14:textId="4CDC81D3" w:rsidR="002B6147" w:rsidRPr="008227B8" w:rsidRDefault="002B6147" w:rsidP="002B6147">
            <w:pPr>
              <w:keepNext/>
              <w:keepLines/>
              <w:spacing w:after="0"/>
              <w:rPr>
                <w:rFonts w:ascii="Arial" w:hAnsi="Arial" w:cs="Arial"/>
                <w:sz w:val="18"/>
              </w:rPr>
            </w:pPr>
            <w:bookmarkStart w:id="716"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16"/>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17" w:name="_MCCTEMPBM_CRPT22660560___7"/>
            <w:r w:rsidRPr="008227B8">
              <w:rPr>
                <w:rFonts w:ascii="Arial" w:hAnsi="Arial" w:cs="Arial"/>
                <w:sz w:val="18"/>
              </w:rPr>
              <w:t>alarmId</w:t>
            </w:r>
            <w:bookmarkEnd w:id="717"/>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18" w:name="_MCCTEMPBM_CRPT22660561___4"/>
            <w:r w:rsidRPr="008227B8">
              <w:rPr>
                <w:rFonts w:ascii="Arial" w:hAnsi="Arial" w:cs="Arial"/>
                <w:sz w:val="18"/>
              </w:rPr>
              <w:t>M</w:t>
            </w:r>
            <w:bookmarkEnd w:id="718"/>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19" w:name="_MCCTEMPBM_CRPT22660562___7"/>
            <w:r w:rsidRPr="008227B8">
              <w:rPr>
                <w:rFonts w:ascii="Arial" w:hAnsi="Arial" w:cs="Arial"/>
                <w:sz w:val="18"/>
              </w:rPr>
              <w:t>alarmRecord.alarmId</w:t>
            </w:r>
            <w:bookmarkEnd w:id="719"/>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20" w:name="_MCCTEMPBM_CRPT22660563___7"/>
            <w:r w:rsidRPr="008227B8">
              <w:rPr>
                <w:rFonts w:ascii="Arial" w:hAnsi="Arial" w:cs="Arial"/>
                <w:sz w:val="18"/>
              </w:rPr>
              <w:t>alarmType</w:t>
            </w:r>
            <w:bookmarkEnd w:id="720"/>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1" w:name="_MCCTEMPBM_CRPT22660564___4"/>
            <w:r w:rsidRPr="008227B8">
              <w:rPr>
                <w:rFonts w:ascii="Arial" w:hAnsi="Arial"/>
                <w:sz w:val="18"/>
              </w:rPr>
              <w:t>M</w:t>
            </w:r>
            <w:bookmarkEnd w:id="721"/>
          </w:p>
        </w:tc>
        <w:tc>
          <w:tcPr>
            <w:tcW w:w="3111" w:type="dxa"/>
          </w:tcPr>
          <w:p w14:paraId="3EDC6746" w14:textId="77777777" w:rsidR="002B6147" w:rsidRPr="008227B8" w:rsidRDefault="002B6147" w:rsidP="002B6147">
            <w:pPr>
              <w:keepNext/>
              <w:keepLines/>
              <w:spacing w:after="0"/>
              <w:rPr>
                <w:rFonts w:ascii="Arial" w:hAnsi="Arial"/>
                <w:sz w:val="18"/>
              </w:rPr>
            </w:pPr>
            <w:bookmarkStart w:id="722" w:name="_MCCTEMPBM_CRPT22660565___7"/>
            <w:r w:rsidRPr="008227B8">
              <w:rPr>
                <w:rFonts w:ascii="Arial" w:hAnsi="Arial" w:cs="Arial"/>
                <w:sz w:val="18"/>
              </w:rPr>
              <w:t>alarmRecord.alarmType</w:t>
            </w:r>
            <w:bookmarkEnd w:id="722"/>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23" w:name="_MCCTEMPBM_CRPT22660566___7"/>
            <w:r w:rsidRPr="008227B8">
              <w:rPr>
                <w:rFonts w:ascii="Arial" w:hAnsi="Arial" w:cs="Arial"/>
                <w:sz w:val="18"/>
              </w:rPr>
              <w:t>probableCause</w:t>
            </w:r>
            <w:bookmarkEnd w:id="723"/>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24" w:name="_MCCTEMPBM_CRPT22660567___4"/>
            <w:r w:rsidRPr="008227B8">
              <w:rPr>
                <w:rFonts w:ascii="Arial" w:hAnsi="Arial" w:cs="Arial"/>
                <w:sz w:val="18"/>
              </w:rPr>
              <w:t>M</w:t>
            </w:r>
            <w:bookmarkEnd w:id="724"/>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25" w:name="_MCCTEMPBM_CRPT22660568___7"/>
            <w:r w:rsidRPr="008227B8">
              <w:rPr>
                <w:rFonts w:ascii="Arial" w:hAnsi="Arial" w:cs="Arial"/>
                <w:sz w:val="18"/>
              </w:rPr>
              <w:t>alarmRecord.probableCause</w:t>
            </w:r>
            <w:bookmarkEnd w:id="725"/>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26" w:name="_MCCTEMPBM_CRPT22660569___7"/>
            <w:r w:rsidRPr="008227B8">
              <w:rPr>
                <w:rFonts w:ascii="Arial" w:hAnsi="Arial" w:cs="Arial"/>
                <w:sz w:val="18"/>
              </w:rPr>
              <w:t>perceivedSeverity</w:t>
            </w:r>
            <w:bookmarkEnd w:id="726"/>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27" w:name="_MCCTEMPBM_CRPT22660570___4"/>
            <w:r w:rsidRPr="008227B8">
              <w:rPr>
                <w:rFonts w:ascii="Arial" w:hAnsi="Arial" w:cs="Arial"/>
                <w:sz w:val="18"/>
              </w:rPr>
              <w:t>M</w:t>
            </w:r>
            <w:bookmarkEnd w:id="727"/>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28" w:name="_MCCTEMPBM_CRPT22660571___7"/>
            <w:r w:rsidRPr="008227B8">
              <w:rPr>
                <w:rFonts w:ascii="Arial" w:hAnsi="Arial" w:cs="Arial"/>
                <w:sz w:val="18"/>
              </w:rPr>
              <w:t>alarmRecord.perceivedSeverity</w:t>
            </w:r>
            <w:bookmarkEnd w:id="728"/>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29" w:name="_MCCTEMPBM_CRPT22660572___7"/>
            <w:r w:rsidRPr="008227B8">
              <w:rPr>
                <w:rFonts w:ascii="Arial" w:hAnsi="Arial" w:cs="Arial"/>
                <w:sz w:val="18"/>
              </w:rPr>
              <w:t>ackState</w:t>
            </w:r>
            <w:bookmarkEnd w:id="729"/>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30" w:name="_MCCTEMPBM_CRPT22660573___4"/>
            <w:r w:rsidRPr="008227B8">
              <w:rPr>
                <w:rFonts w:ascii="Arial" w:hAnsi="Arial" w:cs="Arial"/>
                <w:sz w:val="18"/>
              </w:rPr>
              <w:t>M</w:t>
            </w:r>
            <w:bookmarkEnd w:id="730"/>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1" w:name="_MCCTEMPBM_CRPT22660574___7"/>
            <w:r w:rsidRPr="008227B8">
              <w:rPr>
                <w:rFonts w:ascii="Arial" w:hAnsi="Arial" w:cs="Arial"/>
                <w:sz w:val="18"/>
              </w:rPr>
              <w:t>alarmRecord.ackState</w:t>
            </w:r>
            <w:bookmarkEnd w:id="731"/>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32" w:name="_MCCTEMPBM_CRPT22660575___7"/>
            <w:r w:rsidRPr="008227B8">
              <w:rPr>
                <w:rFonts w:ascii="Arial" w:hAnsi="Arial" w:cs="Arial"/>
                <w:sz w:val="18"/>
              </w:rPr>
              <w:t>ackUserId</w:t>
            </w:r>
            <w:bookmarkEnd w:id="732"/>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33" w:name="_MCCTEMPBM_CRPT22660576___4"/>
            <w:r w:rsidRPr="008227B8">
              <w:rPr>
                <w:rFonts w:ascii="Arial" w:hAnsi="Arial"/>
                <w:sz w:val="18"/>
              </w:rPr>
              <w:t>M</w:t>
            </w:r>
            <w:bookmarkEnd w:id="733"/>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34" w:name="_MCCTEMPBM_CRPT22660577___7"/>
            <w:r w:rsidRPr="008227B8">
              <w:rPr>
                <w:rFonts w:ascii="Arial" w:hAnsi="Arial"/>
                <w:sz w:val="18"/>
              </w:rPr>
              <w:t>alarmRecord.ackUserId</w:t>
            </w:r>
            <w:bookmarkEnd w:id="734"/>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35" w:name="_MCCTEMPBM_CRPT22660578___7"/>
            <w:r w:rsidRPr="008227B8">
              <w:rPr>
                <w:rFonts w:ascii="Arial" w:hAnsi="Arial" w:cs="Arial"/>
                <w:sz w:val="18"/>
              </w:rPr>
              <w:t>ackSystemId</w:t>
            </w:r>
            <w:bookmarkEnd w:id="735"/>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36" w:name="_MCCTEMPBM_CRPT22660579___4"/>
            <w:r w:rsidRPr="008227B8">
              <w:rPr>
                <w:rFonts w:ascii="Arial" w:hAnsi="Arial"/>
                <w:sz w:val="18"/>
              </w:rPr>
              <w:t>O</w:t>
            </w:r>
            <w:bookmarkEnd w:id="736"/>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37" w:name="_MCCTEMPBM_CRPT22660580___7"/>
            <w:r w:rsidRPr="008227B8">
              <w:rPr>
                <w:rFonts w:ascii="Arial" w:hAnsi="Arial"/>
                <w:sz w:val="18"/>
              </w:rPr>
              <w:t>alarmRecord.ackSystemId</w:t>
            </w:r>
            <w:bookmarkEnd w:id="737"/>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38" w:name="_Toc157982712"/>
    </w:p>
    <w:p w14:paraId="74553D5E" w14:textId="3FB15551" w:rsidR="002B6147" w:rsidRPr="008227B8" w:rsidRDefault="00C77DBA" w:rsidP="00DE5104">
      <w:pPr>
        <w:pStyle w:val="Heading2"/>
      </w:pPr>
      <w:bookmarkStart w:id="739" w:name="_Toc158642691"/>
      <w:r w:rsidRPr="008227B8">
        <w:rPr>
          <w:rFonts w:hint="eastAsia"/>
        </w:rPr>
        <w:t>8.</w:t>
      </w:r>
      <w:r w:rsidR="002B6147" w:rsidRPr="008227B8">
        <w:rPr>
          <w:rFonts w:hint="eastAsia"/>
        </w:rPr>
        <w:t>9</w:t>
      </w:r>
      <w:r w:rsidR="002B6147" w:rsidRPr="008227B8">
        <w:tab/>
        <w:t>notifyComments</w:t>
      </w:r>
      <w:bookmarkEnd w:id="738"/>
      <w:bookmarkEnd w:id="739"/>
    </w:p>
    <w:p w14:paraId="052030AB" w14:textId="710892E8" w:rsidR="002B6147" w:rsidRPr="008227B8" w:rsidRDefault="00C77DBA" w:rsidP="004250E7">
      <w:pPr>
        <w:pStyle w:val="Heading3"/>
        <w:rPr>
          <w:rFonts w:eastAsia="SimSun"/>
          <w:lang w:eastAsia="zh-CN"/>
        </w:rPr>
      </w:pPr>
      <w:bookmarkStart w:id="740" w:name="_Toc157982713"/>
      <w:bookmarkStart w:id="741" w:name="_Toc158642692"/>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40"/>
      <w:bookmarkEnd w:id="741"/>
    </w:p>
    <w:p w14:paraId="3EF7CACA" w14:textId="77777777" w:rsidR="002B6147" w:rsidRPr="008227B8" w:rsidRDefault="002B6147" w:rsidP="002B6147">
      <w:bookmarkStart w:id="742"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43" w:name="_Toc157982714"/>
      <w:bookmarkStart w:id="744" w:name="_Toc158642693"/>
      <w:bookmarkEnd w:id="742"/>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43"/>
      <w:bookmarkEnd w:id="744"/>
    </w:p>
    <w:p w14:paraId="7853CA81" w14:textId="26CAD3E5" w:rsidR="002B6147" w:rsidRPr="008227B8" w:rsidRDefault="002B6147" w:rsidP="008227B8">
      <w:pPr>
        <w:pStyle w:val="TH"/>
        <w:rPr>
          <w:lang w:eastAsia="zh-CN"/>
        </w:rPr>
      </w:pPr>
      <w:bookmarkStart w:id="745"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46" w:name="_MCCTEMPBM_CRPT22660583___7"/>
            <w:bookmarkEnd w:id="745"/>
            <w:r w:rsidRPr="008227B8">
              <w:rPr>
                <w:rFonts w:ascii="Arial" w:hAnsi="Arial" w:cs="Arial"/>
                <w:sz w:val="18"/>
              </w:rPr>
              <w:t>objectClass</w:t>
            </w:r>
            <w:bookmarkEnd w:id="746"/>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47" w:name="_MCCTEMPBM_CRPT22660584___4"/>
            <w:r w:rsidRPr="008227B8">
              <w:rPr>
                <w:rFonts w:ascii="Arial" w:hAnsi="Arial" w:cs="Arial"/>
                <w:sz w:val="18"/>
              </w:rPr>
              <w:t>M</w:t>
            </w:r>
            <w:bookmarkEnd w:id="747"/>
          </w:p>
        </w:tc>
        <w:tc>
          <w:tcPr>
            <w:tcW w:w="3028" w:type="dxa"/>
          </w:tcPr>
          <w:p w14:paraId="1409000E" w14:textId="3B9D8462" w:rsidR="002B6147" w:rsidRPr="008227B8" w:rsidRDefault="002B6147" w:rsidP="002B6147">
            <w:pPr>
              <w:keepNext/>
              <w:keepLines/>
              <w:spacing w:after="0"/>
              <w:rPr>
                <w:rFonts w:ascii="Arial" w:hAnsi="Arial" w:cs="Arial"/>
                <w:sz w:val="18"/>
              </w:rPr>
            </w:pPr>
            <w:bookmarkStart w:id="748"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48"/>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49" w:name="_MCCTEMPBM_CRPT22660586___7"/>
            <w:bookmarkStart w:id="750" w:name="_MCCTEMPBM_CRPT22660588___7" w:colFirst="2" w:colLast="2"/>
            <w:r w:rsidRPr="008227B8">
              <w:rPr>
                <w:rFonts w:ascii="Arial" w:hAnsi="Arial" w:cs="Arial"/>
                <w:sz w:val="18"/>
              </w:rPr>
              <w:t>objectInstance</w:t>
            </w:r>
            <w:bookmarkEnd w:id="749"/>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1" w:name="_MCCTEMPBM_CRPT22660587___4"/>
            <w:r w:rsidRPr="008227B8">
              <w:rPr>
                <w:rFonts w:ascii="Arial" w:hAnsi="Arial" w:cs="Arial"/>
                <w:sz w:val="18"/>
              </w:rPr>
              <w:t>M</w:t>
            </w:r>
            <w:bookmarkEnd w:id="751"/>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52" w:name="_MCCTEMPBM_CRPT22660589___7"/>
            <w:bookmarkEnd w:id="750"/>
            <w:r w:rsidRPr="008227B8">
              <w:rPr>
                <w:rFonts w:ascii="Arial" w:hAnsi="Arial" w:cs="Arial"/>
                <w:sz w:val="18"/>
              </w:rPr>
              <w:t>notificationId</w:t>
            </w:r>
            <w:bookmarkEnd w:id="752"/>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53" w:name="_MCCTEMPBM_CRPT22660590___4"/>
            <w:r w:rsidRPr="008227B8">
              <w:rPr>
                <w:rFonts w:ascii="Arial" w:hAnsi="Arial" w:cs="Arial"/>
                <w:sz w:val="18"/>
              </w:rPr>
              <w:t>M</w:t>
            </w:r>
            <w:bookmarkEnd w:id="753"/>
          </w:p>
        </w:tc>
        <w:tc>
          <w:tcPr>
            <w:tcW w:w="3028" w:type="dxa"/>
          </w:tcPr>
          <w:p w14:paraId="0030AEA1" w14:textId="783C7762" w:rsidR="002B6147" w:rsidRPr="008227B8" w:rsidRDefault="002B6147" w:rsidP="002B6147">
            <w:pPr>
              <w:keepNext/>
              <w:keepLines/>
              <w:spacing w:after="0"/>
              <w:rPr>
                <w:rFonts w:ascii="Arial" w:hAnsi="Arial" w:cs="Arial"/>
                <w:sz w:val="18"/>
              </w:rPr>
            </w:pPr>
            <w:bookmarkStart w:id="754"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54"/>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55" w:name="_MCCTEMPBM_CRPT22660592___7"/>
            <w:r w:rsidRPr="008227B8">
              <w:rPr>
                <w:rFonts w:ascii="Arial" w:hAnsi="Arial" w:cs="Arial"/>
                <w:sz w:val="18"/>
              </w:rPr>
              <w:t>notificationType</w:t>
            </w:r>
            <w:bookmarkEnd w:id="755"/>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56" w:name="_MCCTEMPBM_CRPT22660593___4"/>
            <w:r w:rsidRPr="008227B8">
              <w:rPr>
                <w:rFonts w:ascii="Arial" w:hAnsi="Arial" w:cs="Arial"/>
                <w:sz w:val="18"/>
              </w:rPr>
              <w:t>M</w:t>
            </w:r>
            <w:bookmarkEnd w:id="756"/>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57" w:name="_MCCTEMPBM_CRPT22660594___7"/>
            <w:r w:rsidRPr="008227B8">
              <w:rPr>
                <w:rFonts w:ascii="Arial" w:hAnsi="Arial" w:cs="Arial"/>
                <w:sz w:val="18"/>
              </w:rPr>
              <w:t>"notifyComments"</w:t>
            </w:r>
            <w:bookmarkEnd w:id="757"/>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58" w:name="_MCCTEMPBM_CRPT22660595___7"/>
            <w:bookmarkStart w:id="759" w:name="_MCCTEMPBM_CRPT22660597___7" w:colFirst="2" w:colLast="2"/>
            <w:r w:rsidRPr="008227B8">
              <w:rPr>
                <w:rFonts w:ascii="Arial" w:hAnsi="Arial" w:cs="Arial"/>
                <w:sz w:val="18"/>
              </w:rPr>
              <w:t>eventTime</w:t>
            </w:r>
            <w:bookmarkEnd w:id="758"/>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60" w:name="_MCCTEMPBM_CRPT22660596___4"/>
            <w:r w:rsidRPr="008227B8">
              <w:rPr>
                <w:rFonts w:ascii="Arial" w:hAnsi="Arial" w:cs="Arial"/>
                <w:sz w:val="18"/>
              </w:rPr>
              <w:t>M</w:t>
            </w:r>
            <w:bookmarkEnd w:id="760"/>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1" w:name="_MCCTEMPBM_CRPT22660598___7"/>
            <w:bookmarkEnd w:id="759"/>
            <w:r w:rsidRPr="008227B8">
              <w:rPr>
                <w:rFonts w:ascii="Arial" w:hAnsi="Arial" w:cs="Arial"/>
                <w:sz w:val="18"/>
              </w:rPr>
              <w:t>systemDN</w:t>
            </w:r>
            <w:bookmarkEnd w:id="761"/>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62" w:name="_MCCTEMPBM_CRPT22660599___4"/>
            <w:r w:rsidRPr="008227B8">
              <w:rPr>
                <w:rFonts w:ascii="Arial" w:hAnsi="Arial" w:cs="Arial"/>
                <w:sz w:val="18"/>
              </w:rPr>
              <w:t>M</w:t>
            </w:r>
            <w:bookmarkEnd w:id="762"/>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8227B8" w:rsidRDefault="002B6147" w:rsidP="002B6147">
            <w:pPr>
              <w:keepNext/>
              <w:keepLines/>
              <w:spacing w:after="0"/>
              <w:rPr>
                <w:rFonts w:ascii="Arial" w:hAnsi="Arial" w:cs="Arial"/>
                <w:sz w:val="18"/>
              </w:rPr>
            </w:pPr>
            <w:bookmarkStart w:id="763"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63"/>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64" w:name="_MCCTEMPBM_CRPT22660601___7"/>
            <w:r w:rsidRPr="008227B8">
              <w:rPr>
                <w:rFonts w:ascii="Arial" w:hAnsi="Arial" w:cs="Arial"/>
                <w:sz w:val="18"/>
              </w:rPr>
              <w:t>alarmId</w:t>
            </w:r>
            <w:bookmarkEnd w:id="764"/>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65" w:name="_MCCTEMPBM_CRPT22660602___4"/>
            <w:r w:rsidRPr="008227B8">
              <w:rPr>
                <w:rFonts w:ascii="Arial" w:hAnsi="Arial" w:cs="Arial"/>
                <w:sz w:val="18"/>
              </w:rPr>
              <w:t>M</w:t>
            </w:r>
            <w:bookmarkEnd w:id="765"/>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66" w:name="_MCCTEMPBM_CRPT22660603___7"/>
            <w:r w:rsidRPr="008227B8">
              <w:rPr>
                <w:rFonts w:ascii="Arial" w:hAnsi="Arial" w:cs="Arial"/>
                <w:sz w:val="18"/>
              </w:rPr>
              <w:t>alarmRecord.alarmId</w:t>
            </w:r>
            <w:bookmarkEnd w:id="766"/>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67" w:name="_MCCTEMPBM_CRPT22660604___7"/>
            <w:r w:rsidRPr="008227B8">
              <w:rPr>
                <w:rFonts w:ascii="Arial" w:hAnsi="Arial" w:cs="Arial"/>
                <w:sz w:val="18"/>
              </w:rPr>
              <w:t>alarmType</w:t>
            </w:r>
            <w:bookmarkEnd w:id="767"/>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68" w:name="_MCCTEMPBM_CRPT22660605___4"/>
            <w:r w:rsidRPr="008227B8">
              <w:rPr>
                <w:rFonts w:ascii="Arial" w:hAnsi="Arial" w:cs="Arial"/>
                <w:sz w:val="18"/>
              </w:rPr>
              <w:t>M</w:t>
            </w:r>
            <w:bookmarkEnd w:id="768"/>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69" w:name="_MCCTEMPBM_CRPT22660606___7"/>
            <w:r w:rsidRPr="008227B8">
              <w:rPr>
                <w:rFonts w:ascii="Arial" w:hAnsi="Arial" w:cs="Arial"/>
                <w:sz w:val="18"/>
              </w:rPr>
              <w:t>alarmRecord.alarmType</w:t>
            </w:r>
            <w:bookmarkEnd w:id="769"/>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70" w:name="_MCCTEMPBM_CRPT22660607___7"/>
            <w:r w:rsidRPr="008227B8">
              <w:rPr>
                <w:rFonts w:ascii="Arial" w:hAnsi="Arial" w:cs="Arial"/>
                <w:sz w:val="18"/>
              </w:rPr>
              <w:t>probableCause</w:t>
            </w:r>
            <w:bookmarkEnd w:id="770"/>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1" w:name="_MCCTEMPBM_CRPT22660608___4"/>
            <w:r w:rsidRPr="008227B8">
              <w:rPr>
                <w:rFonts w:ascii="Arial" w:hAnsi="Arial" w:cs="Arial"/>
                <w:sz w:val="18"/>
              </w:rPr>
              <w:t>M</w:t>
            </w:r>
            <w:bookmarkEnd w:id="771"/>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72" w:name="_MCCTEMPBM_CRPT22660609___7"/>
            <w:r w:rsidRPr="008227B8">
              <w:rPr>
                <w:rFonts w:ascii="Arial" w:hAnsi="Arial" w:cs="Arial"/>
                <w:sz w:val="18"/>
              </w:rPr>
              <w:t>alarmRecord.probableCause</w:t>
            </w:r>
            <w:bookmarkEnd w:id="772"/>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73" w:name="_MCCTEMPBM_CRPT22660610___7"/>
            <w:r w:rsidRPr="008227B8">
              <w:rPr>
                <w:rFonts w:ascii="Arial" w:hAnsi="Arial" w:cs="Arial"/>
                <w:sz w:val="18"/>
              </w:rPr>
              <w:t>perceived Severity</w:t>
            </w:r>
            <w:bookmarkEnd w:id="773"/>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74" w:name="_MCCTEMPBM_CRPT22660611___4"/>
            <w:r w:rsidRPr="008227B8">
              <w:rPr>
                <w:rFonts w:ascii="Arial" w:hAnsi="Arial" w:cs="Arial"/>
                <w:sz w:val="18"/>
              </w:rPr>
              <w:t>M</w:t>
            </w:r>
            <w:bookmarkEnd w:id="774"/>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75" w:name="_MCCTEMPBM_CRPT22660612___7"/>
            <w:r w:rsidRPr="008227B8">
              <w:rPr>
                <w:rFonts w:ascii="Arial" w:hAnsi="Arial" w:cs="Arial"/>
                <w:sz w:val="18"/>
              </w:rPr>
              <w:t>alarmRecord.perceivedSeverity</w:t>
            </w:r>
            <w:bookmarkEnd w:id="775"/>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76" w:name="_MCCTEMPBM_CRPT22660613___7"/>
            <w:bookmarkStart w:id="777" w:name="_MCCTEMPBM_CRPT22660615___7" w:colFirst="2" w:colLast="2"/>
            <w:r w:rsidRPr="008227B8">
              <w:rPr>
                <w:rFonts w:ascii="Arial" w:hAnsi="Arial" w:cs="Arial"/>
                <w:sz w:val="18"/>
              </w:rPr>
              <w:t>comments</w:t>
            </w:r>
            <w:bookmarkEnd w:id="776"/>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78" w:name="_MCCTEMPBM_CRPT22660614___4"/>
            <w:r w:rsidRPr="008227B8">
              <w:rPr>
                <w:rFonts w:ascii="Arial" w:hAnsi="Arial" w:cs="Arial"/>
                <w:sz w:val="18"/>
              </w:rPr>
              <w:t>M</w:t>
            </w:r>
            <w:bookmarkEnd w:id="778"/>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77"/>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79" w:name="_Toc157982715"/>
      <w:bookmarkStart w:id="780" w:name="_Toc158642694"/>
      <w:r w:rsidRPr="008227B8">
        <w:rPr>
          <w:rFonts w:hint="eastAsia"/>
        </w:rPr>
        <w:t>8.</w:t>
      </w:r>
      <w:r w:rsidR="002B6147" w:rsidRPr="008227B8">
        <w:rPr>
          <w:rFonts w:hint="eastAsia"/>
        </w:rPr>
        <w:t>10</w:t>
      </w:r>
      <w:r w:rsidR="002B6147" w:rsidRPr="008227B8">
        <w:tab/>
        <w:t>notifyPotentialFaultyAlarmList</w:t>
      </w:r>
      <w:bookmarkEnd w:id="779"/>
      <w:bookmarkEnd w:id="780"/>
    </w:p>
    <w:p w14:paraId="014C9625" w14:textId="5C9EE52E" w:rsidR="002B6147" w:rsidRPr="008227B8" w:rsidRDefault="00C77DBA" w:rsidP="004250E7">
      <w:pPr>
        <w:pStyle w:val="Heading3"/>
        <w:rPr>
          <w:rFonts w:eastAsia="SimSun"/>
          <w:lang w:eastAsia="zh-CN"/>
        </w:rPr>
      </w:pPr>
      <w:bookmarkStart w:id="781" w:name="_Toc157982716"/>
      <w:bookmarkStart w:id="782" w:name="_Toc158642695"/>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1"/>
      <w:bookmarkEnd w:id="782"/>
    </w:p>
    <w:p w14:paraId="7228C6A8" w14:textId="77777777" w:rsidR="002B6147" w:rsidRPr="008227B8" w:rsidRDefault="002B6147" w:rsidP="002B6147">
      <w:r w:rsidRPr="008227B8">
        <w:t>This notification is generated by the MnS producer when the MnS producer looses confidence in the integrity of its alarm list.</w:t>
      </w:r>
    </w:p>
    <w:p w14:paraId="215A043C" w14:textId="77777777" w:rsidR="002B6147" w:rsidRPr="008227B8" w:rsidRDefault="002B6147" w:rsidP="002B6147">
      <w:bookmarkStart w:id="783" w:name="_MCCTEMPBM_CRPT22660616___7"/>
      <w:r w:rsidRPr="008227B8">
        <w:lastRenderedPageBreak/>
        <w:t xml:space="preserve">The MnS producer may then rebuild the faulty alarm list. When the alarm List is rebuilt or confidence in the existing alarm list is re-established the MnS producer should generate a </w:t>
      </w:r>
      <w:r w:rsidRPr="008227B8">
        <w:rPr>
          <w:rFonts w:ascii="Courier New" w:hAnsi="Courier New" w:cs="Courier New"/>
        </w:rPr>
        <w:t>notifyAlarmListRebuilt</w:t>
      </w:r>
      <w:r w:rsidRPr="008227B8">
        <w:t xml:space="preserve"> notification.</w:t>
      </w:r>
    </w:p>
    <w:p w14:paraId="156131B7" w14:textId="77777777" w:rsidR="002B6147" w:rsidRPr="008227B8" w:rsidRDefault="002B6147" w:rsidP="002B6147">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784" w:name="_Toc157982717"/>
      <w:bookmarkStart w:id="785" w:name="_Toc158642696"/>
      <w:bookmarkEnd w:id="783"/>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84"/>
      <w:bookmarkEnd w:id="785"/>
    </w:p>
    <w:p w14:paraId="068228B0" w14:textId="2020577F" w:rsidR="002B6147" w:rsidRPr="008227B8" w:rsidRDefault="002B6147" w:rsidP="008227B8">
      <w:pPr>
        <w:pStyle w:val="TH"/>
        <w:rPr>
          <w:lang w:eastAsia="zh-CN"/>
        </w:rPr>
      </w:pPr>
      <w:bookmarkStart w:id="786"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87" w:name="_MCCTEMPBM_CRPT22660618___7"/>
            <w:bookmarkEnd w:id="786"/>
            <w:r w:rsidRPr="008227B8">
              <w:rPr>
                <w:rFonts w:ascii="Arial" w:hAnsi="Arial" w:cs="Arial"/>
                <w:sz w:val="18"/>
              </w:rPr>
              <w:t>objectClass</w:t>
            </w:r>
            <w:bookmarkEnd w:id="787"/>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88" w:name="_MCCTEMPBM_CRPT22660619___4"/>
            <w:r w:rsidRPr="008227B8">
              <w:rPr>
                <w:rFonts w:ascii="Arial" w:hAnsi="Arial" w:cs="Arial"/>
                <w:sz w:val="18"/>
              </w:rPr>
              <w:t>M</w:t>
            </w:r>
            <w:bookmarkEnd w:id="788"/>
          </w:p>
        </w:tc>
        <w:tc>
          <w:tcPr>
            <w:tcW w:w="2603" w:type="dxa"/>
          </w:tcPr>
          <w:p w14:paraId="6EB8BD91" w14:textId="0F0EFF18" w:rsidR="002B6147" w:rsidRPr="008227B8" w:rsidRDefault="002B6147" w:rsidP="002B6147">
            <w:pPr>
              <w:keepNext/>
              <w:keepLines/>
              <w:spacing w:after="0"/>
              <w:rPr>
                <w:rFonts w:ascii="Arial" w:hAnsi="Arial" w:cs="Arial"/>
                <w:sz w:val="18"/>
              </w:rPr>
            </w:pPr>
            <w:bookmarkStart w:id="789"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89"/>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90" w:name="_MCCTEMPBM_CRPT22660621___7"/>
            <w:r w:rsidRPr="008227B8">
              <w:rPr>
                <w:rFonts w:ascii="Arial" w:hAnsi="Arial" w:cs="Arial"/>
                <w:sz w:val="18"/>
              </w:rPr>
              <w:t>objectInstance</w:t>
            </w:r>
            <w:bookmarkEnd w:id="790"/>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1" w:name="_MCCTEMPBM_CRPT22660622___4"/>
            <w:r w:rsidRPr="008227B8">
              <w:rPr>
                <w:rFonts w:ascii="Arial" w:hAnsi="Arial" w:cs="Arial"/>
                <w:sz w:val="18"/>
              </w:rPr>
              <w:t>M</w:t>
            </w:r>
            <w:bookmarkEnd w:id="791"/>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792" w:name="_MCCTEMPBM_CRPT22660623___7"/>
            <w:r w:rsidRPr="008227B8">
              <w:rPr>
                <w:rFonts w:ascii="Arial" w:hAnsi="Arial" w:cs="Arial"/>
                <w:sz w:val="18"/>
              </w:rPr>
              <w:t>It identifies the instance identified by systemDN or an instance of MonitoredEntity.</w:t>
            </w:r>
            <w:bookmarkEnd w:id="792"/>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793"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94" w:name="_MCCTEMPBM_CRPT22660625___7"/>
            <w:bookmarkEnd w:id="793"/>
          </w:p>
          <w:p w14:paraId="5D47AD62" w14:textId="77777777" w:rsidR="002B6147" w:rsidRPr="008227B8" w:rsidRDefault="002B6147" w:rsidP="002B6147">
            <w:pPr>
              <w:keepNext/>
              <w:keepLines/>
              <w:spacing w:after="0"/>
              <w:rPr>
                <w:rFonts w:ascii="Arial" w:hAnsi="Arial"/>
                <w:sz w:val="18"/>
              </w:rPr>
            </w:pPr>
            <w:bookmarkStart w:id="795" w:name="_MCCTEMPBM_CRPT22660626___7"/>
            <w:bookmarkEnd w:id="794"/>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796" w:name="_MCCTEMPBM_CRPT22660627___7"/>
            <w:bookmarkEnd w:id="795"/>
          </w:p>
          <w:p w14:paraId="479C4D5B" w14:textId="77777777" w:rsidR="002B6147" w:rsidRPr="008227B8" w:rsidRDefault="002B6147" w:rsidP="002B6147">
            <w:pPr>
              <w:keepNext/>
              <w:keepLines/>
              <w:spacing w:after="0"/>
              <w:rPr>
                <w:rFonts w:ascii="Arial" w:hAnsi="Arial" w:cs="Arial"/>
                <w:sz w:val="18"/>
              </w:rPr>
            </w:pPr>
            <w:bookmarkStart w:id="797" w:name="_MCCTEMPBM_CRPT22660628___7"/>
            <w:bookmarkEnd w:id="796"/>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797"/>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798" w:name="_MCCTEMPBM_CRPT22660629___7"/>
            <w:r w:rsidRPr="008227B8">
              <w:rPr>
                <w:rFonts w:ascii="Arial" w:hAnsi="Arial" w:cs="Arial"/>
                <w:sz w:val="18"/>
              </w:rPr>
              <w:t>notificationId</w:t>
            </w:r>
            <w:bookmarkEnd w:id="798"/>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799" w:name="_MCCTEMPBM_CRPT22660630___4"/>
            <w:r w:rsidRPr="008227B8">
              <w:rPr>
                <w:rFonts w:ascii="Arial" w:hAnsi="Arial" w:cs="Arial"/>
                <w:sz w:val="18"/>
              </w:rPr>
              <w:t>M</w:t>
            </w:r>
            <w:bookmarkEnd w:id="799"/>
          </w:p>
        </w:tc>
        <w:tc>
          <w:tcPr>
            <w:tcW w:w="2603" w:type="dxa"/>
          </w:tcPr>
          <w:p w14:paraId="46F9F91C" w14:textId="53A58C75" w:rsidR="002B6147" w:rsidRPr="008227B8" w:rsidRDefault="002B6147" w:rsidP="002B6147">
            <w:pPr>
              <w:keepNext/>
              <w:keepLines/>
              <w:spacing w:after="0"/>
              <w:rPr>
                <w:rFonts w:ascii="Arial" w:hAnsi="Arial" w:cs="Arial"/>
                <w:sz w:val="18"/>
              </w:rPr>
            </w:pPr>
            <w:bookmarkStart w:id="800"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800"/>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1" w:name="_MCCTEMPBM_CRPT22660632___7"/>
            <w:r w:rsidRPr="008227B8">
              <w:rPr>
                <w:rFonts w:ascii="Arial" w:hAnsi="Arial" w:cs="Arial"/>
                <w:sz w:val="18"/>
              </w:rPr>
              <w:t>notificationType</w:t>
            </w:r>
            <w:bookmarkEnd w:id="801"/>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02" w:name="_MCCTEMPBM_CRPT22660633___4"/>
            <w:r w:rsidRPr="008227B8">
              <w:rPr>
                <w:rFonts w:ascii="Arial" w:hAnsi="Arial" w:cs="Arial"/>
                <w:sz w:val="18"/>
              </w:rPr>
              <w:t>M</w:t>
            </w:r>
            <w:bookmarkEnd w:id="802"/>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03" w:name="_MCCTEMPBM_CRPT22660634___7"/>
            <w:r w:rsidRPr="008227B8">
              <w:rPr>
                <w:rFonts w:ascii="Arial" w:hAnsi="Arial" w:cs="Arial"/>
                <w:sz w:val="18"/>
              </w:rPr>
              <w:t>"notifyPotentialFaultyAlarmList"</w:t>
            </w:r>
            <w:bookmarkEnd w:id="803"/>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04" w:name="_MCCTEMPBM_CRPT22660635___7"/>
            <w:bookmarkStart w:id="805" w:name="_MCCTEMPBM_CRPT22660637___7" w:colFirst="2" w:colLast="2"/>
            <w:r w:rsidRPr="008227B8">
              <w:rPr>
                <w:rFonts w:ascii="Arial" w:hAnsi="Arial" w:cs="Arial"/>
                <w:sz w:val="18"/>
              </w:rPr>
              <w:t>eventTime</w:t>
            </w:r>
            <w:bookmarkEnd w:id="804"/>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06" w:name="_MCCTEMPBM_CRPT22660636___4"/>
            <w:r w:rsidRPr="008227B8">
              <w:rPr>
                <w:rFonts w:ascii="Arial" w:hAnsi="Arial" w:cs="Arial"/>
                <w:sz w:val="18"/>
              </w:rPr>
              <w:t>M</w:t>
            </w:r>
            <w:bookmarkEnd w:id="806"/>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07" w:name="_MCCTEMPBM_CRPT22660638___7"/>
            <w:bookmarkEnd w:id="805"/>
            <w:r w:rsidRPr="008227B8">
              <w:rPr>
                <w:rFonts w:ascii="Arial" w:hAnsi="Arial" w:cs="Arial"/>
                <w:sz w:val="18"/>
              </w:rPr>
              <w:t>systemDN</w:t>
            </w:r>
            <w:bookmarkEnd w:id="807"/>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08" w:name="_MCCTEMPBM_CRPT22660639___4"/>
            <w:r w:rsidRPr="008227B8">
              <w:rPr>
                <w:rFonts w:ascii="Arial" w:hAnsi="Arial" w:cs="Arial"/>
                <w:sz w:val="18"/>
              </w:rPr>
              <w:t>M</w:t>
            </w:r>
            <w:bookmarkEnd w:id="808"/>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8227B8" w:rsidRDefault="002B6147" w:rsidP="002B6147">
            <w:pPr>
              <w:keepNext/>
              <w:keepLines/>
              <w:spacing w:after="0"/>
              <w:rPr>
                <w:rFonts w:ascii="Arial" w:hAnsi="Arial" w:cs="Arial"/>
                <w:sz w:val="18"/>
              </w:rPr>
            </w:pPr>
            <w:bookmarkStart w:id="809"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09"/>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10" w:name="_MCCTEMPBM_CRPT22660641___7"/>
            <w:bookmarkStart w:id="811" w:name="_MCCTEMPBM_CRPT22660643___7" w:colFirst="2" w:colLast="2"/>
            <w:r w:rsidRPr="008227B8">
              <w:rPr>
                <w:rFonts w:ascii="Arial" w:hAnsi="Arial" w:cs="Arial"/>
                <w:sz w:val="18"/>
              </w:rPr>
              <w:t>reason</w:t>
            </w:r>
            <w:bookmarkEnd w:id="810"/>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12" w:name="_MCCTEMPBM_CRPT22660642___4"/>
            <w:r w:rsidRPr="008227B8">
              <w:rPr>
                <w:rFonts w:ascii="Arial" w:hAnsi="Arial" w:cs="Arial"/>
                <w:sz w:val="18"/>
              </w:rPr>
              <w:t>M</w:t>
            </w:r>
            <w:bookmarkEnd w:id="812"/>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1"/>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13" w:name="_Toc157982718"/>
      <w:r w:rsidRPr="008227B8">
        <w:br w:type="page"/>
      </w:r>
    </w:p>
    <w:p w14:paraId="40C2B67B" w14:textId="74E0EF97" w:rsidR="002B6147" w:rsidRPr="008227B8" w:rsidRDefault="002B6147" w:rsidP="00AB1256">
      <w:pPr>
        <w:pStyle w:val="Heading8"/>
      </w:pPr>
      <w:bookmarkStart w:id="814" w:name="_Toc158642697"/>
      <w:r w:rsidRPr="008227B8">
        <w:lastRenderedPageBreak/>
        <w:t xml:space="preserve">Annex A (normative): </w:t>
      </w:r>
      <w:r w:rsidR="00AB1256" w:rsidRPr="008227B8">
        <w:br/>
      </w:r>
      <w:r w:rsidRPr="008227B8">
        <w:t>Solution sets</w:t>
      </w:r>
      <w:bookmarkEnd w:id="813"/>
      <w:bookmarkEnd w:id="814"/>
    </w:p>
    <w:p w14:paraId="08DF7536" w14:textId="77777777" w:rsidR="002B6147" w:rsidRPr="008227B8" w:rsidRDefault="002B6147" w:rsidP="00DE5104">
      <w:pPr>
        <w:pStyle w:val="Heading2"/>
      </w:pPr>
      <w:bookmarkStart w:id="815" w:name="_Toc157982719"/>
      <w:bookmarkStart w:id="816" w:name="_Toc158642698"/>
      <w:r w:rsidRPr="008227B8">
        <w:t>A.1</w:t>
      </w:r>
      <w:r w:rsidRPr="008227B8">
        <w:tab/>
      </w:r>
      <w:r w:rsidRPr="008227B8">
        <w:rPr>
          <w:rFonts w:eastAsia="SimSun"/>
        </w:rPr>
        <w:t>RESTful HTTP-based solution set</w:t>
      </w:r>
      <w:bookmarkEnd w:id="815"/>
      <w:bookmarkEnd w:id="816"/>
    </w:p>
    <w:p w14:paraId="7FA05B00" w14:textId="77777777" w:rsidR="002B6147" w:rsidRPr="008227B8" w:rsidRDefault="002B6147" w:rsidP="004250E7">
      <w:pPr>
        <w:pStyle w:val="Heading3"/>
      </w:pPr>
      <w:bookmarkStart w:id="817" w:name="_Toc157982720"/>
      <w:bookmarkStart w:id="818" w:name="_Toc158642699"/>
      <w:r w:rsidRPr="008227B8">
        <w:t>A.1.1</w:t>
      </w:r>
      <w:r w:rsidRPr="008227B8">
        <w:tab/>
        <w:t>Mapping of the NRM</w:t>
      </w:r>
      <w:bookmarkEnd w:id="817"/>
      <w:bookmarkEnd w:id="818"/>
    </w:p>
    <w:p w14:paraId="45D00CA8" w14:textId="685D11B6"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[15], clause 10.3.</w:t>
      </w:r>
    </w:p>
    <w:p w14:paraId="59825409" w14:textId="77777777" w:rsidR="002B6147" w:rsidRPr="008227B8" w:rsidRDefault="002B6147" w:rsidP="004250E7">
      <w:pPr>
        <w:pStyle w:val="Heading3"/>
      </w:pPr>
      <w:bookmarkStart w:id="819" w:name="_Toc157982721"/>
      <w:bookmarkStart w:id="820" w:name="_Toc158642700"/>
      <w:r w:rsidRPr="008227B8">
        <w:t>A.1.2</w:t>
      </w:r>
      <w:r w:rsidRPr="008227B8">
        <w:tab/>
        <w:t>Mapping of notifications</w:t>
      </w:r>
      <w:bookmarkEnd w:id="819"/>
      <w:bookmarkEnd w:id="820"/>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1"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22" w:name="_MCCTEMPBM_CRPT22660645___7" w:colFirst="0" w:colLast="2"/>
            <w:bookmarkEnd w:id="821"/>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23" w:name="_MCCTEMPBM_CRPT22660646___7"/>
            <w:bookmarkEnd w:id="822"/>
            <w:r w:rsidRPr="008227B8">
              <w:rPr>
                <w:rFonts w:ascii="Arial" w:hAnsi="Arial" w:cs="Arial"/>
                <w:sz w:val="18"/>
                <w:szCs w:val="18"/>
                <w:lang w:eastAsia="zh-CN"/>
              </w:rPr>
              <w:t>objectInstance</w:t>
            </w:r>
            <w:bookmarkEnd w:id="823"/>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24" w:name="_Toc157982722"/>
      <w:bookmarkStart w:id="825" w:name="_Toc158642701"/>
      <w:r w:rsidRPr="008227B8">
        <w:t>A.1.3</w:t>
      </w:r>
      <w:r w:rsidRPr="008227B8">
        <w:tab/>
        <w:t>OpenAPI definitions</w:t>
      </w:r>
      <w:bookmarkEnd w:id="824"/>
      <w:bookmarkEnd w:id="825"/>
    </w:p>
    <w:p w14:paraId="1223B495" w14:textId="77777777" w:rsidR="002B6147" w:rsidRPr="008227B8" w:rsidRDefault="002B6147" w:rsidP="002B6147">
      <w:r w:rsidRPr="008227B8">
        <w:t>OpenAPI definitions for the NRM are specified in Forge [11].</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Pr="008227B8" w:rsidRDefault="002B6147" w:rsidP="004250E7">
      <w:pPr>
        <w:pStyle w:val="Heading3"/>
      </w:pPr>
      <w:bookmarkStart w:id="826" w:name="_Toc157982723"/>
      <w:bookmarkStart w:id="827" w:name="_Toc158642702"/>
      <w:r w:rsidRPr="008227B8">
        <w:t>A.1.4</w:t>
      </w:r>
      <w:r w:rsidRPr="008227B8">
        <w:tab/>
        <w:t>Examples</w:t>
      </w:r>
      <w:bookmarkEnd w:id="826"/>
      <w:bookmarkEnd w:id="827"/>
    </w:p>
    <w:p w14:paraId="3D29843E" w14:textId="77777777" w:rsidR="002B6147" w:rsidRPr="008227B8" w:rsidRDefault="002B6147" w:rsidP="002B6147">
      <w:pPr>
        <w:rPr>
          <w:rFonts w:eastAsia="SimSun"/>
          <w:b/>
          <w:bCs/>
        </w:rPr>
      </w:pPr>
      <w:r w:rsidRPr="008227B8">
        <w:rPr>
          <w:rFonts w:eastAsia="SimSun"/>
          <w:b/>
          <w:bCs/>
        </w:rPr>
        <w:t>Retrieving alarms</w:t>
      </w:r>
    </w:p>
    <w:p w14:paraId="7CC301BB" w14:textId="77777777" w:rsidR="002B6147" w:rsidRPr="008227B8" w:rsidRDefault="002B6147" w:rsidP="002B6147">
      <w:pPr>
        <w:rPr>
          <w:rFonts w:eastAsia="SimSun"/>
        </w:rPr>
      </w:pPr>
      <w:r w:rsidRPr="008227B8">
        <w:rPr>
          <w:rFonts w:eastAsia="SimSun"/>
        </w:rPr>
        <w:t>The first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28"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28"/>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29" w:name="_MCCTEMPBM_CRPT22660648___7" w:colFirst="0" w:colLast="0"/>
            <w:r w:rsidRPr="008227B8">
              <w:rPr>
                <w:rFonts w:ascii="Courier New" w:hAnsi="Courier New" w:cs="Courier New"/>
                <w:sz w:val="16"/>
                <w:szCs w:val="16"/>
              </w:rPr>
              <w:t>GET /SubNetwork=SN1/AlarmList=AL1?\</w:t>
            </w:r>
          </w:p>
          <w:p w14:paraId="70824AA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alarmId2) HTTP/1.1</w:t>
            </w:r>
          </w:p>
        </w:tc>
      </w:tr>
    </w:tbl>
    <w:bookmarkEnd w:id="829"/>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30" w:name="_MCCTEMPBM_CRPT22660649___7" w:colFirst="0" w:colLast="0"/>
            <w:r w:rsidRPr="008227B8">
              <w:rPr>
                <w:rFonts w:ascii="Courier New" w:hAnsi="Courier New" w:cs="Courier New"/>
                <w:sz w:val="16"/>
                <w:szCs w:val="16"/>
              </w:rPr>
              <w:t>GET /SubNetwork=SN1/AlarmList=AL1?\</w:t>
            </w:r>
          </w:p>
          <w:p w14:paraId="48FA640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30"/>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1" w:name="_MCCTEMPBM_CRPT22660650___7" w:colFirst="0" w:colLast="0"/>
            <w:r w:rsidRPr="008227B8">
              <w:rPr>
                <w:rFonts w:ascii="Courier New" w:hAnsi="Courier New" w:cs="Courier New"/>
                <w:sz w:val="16"/>
                <w:szCs w:val="16"/>
              </w:rPr>
              <w:lastRenderedPageBreak/>
              <w:t>GET /SubNetwork=SN1/AlarmList=AL1?\</w:t>
            </w:r>
          </w:p>
          <w:p w14:paraId="16B5F42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1"/>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32" w:name="_MCCTEMPBM_CRPT22660651___7" w:colFirst="0" w:colLast="0"/>
            <w:r w:rsidRPr="008227B8">
              <w:rPr>
                <w:rFonts w:ascii="Courier New" w:hAnsi="Courier New" w:cs="Courier New"/>
                <w:sz w:val="16"/>
                <w:szCs w:val="16"/>
              </w:rPr>
              <w:t>GET /SubNetwork=SN1/AlarmList=AL1?\</w:t>
            </w:r>
          </w:p>
          <w:p w14:paraId="67454E0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32"/>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33"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3"/>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34"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4"/>
    <w:p w14:paraId="180017AF" w14:textId="77777777" w:rsidR="002B6147" w:rsidRPr="008227B8" w:rsidRDefault="002B6147" w:rsidP="002B6147">
      <w:pPr>
        <w:spacing w:before="180"/>
      </w:pPr>
      <w:r w:rsidRPr="008227B8">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35"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5"/>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36"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6"/>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37"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w:t>
            </w:r>
          </w:p>
          <w:p w14:paraId="4B0D2530" w14:textId="77777777" w:rsidR="002B6147" w:rsidRPr="008227B8" w:rsidRDefault="002B6147" w:rsidP="002B6147">
            <w:pPr>
              <w:spacing w:after="0"/>
              <w:rPr>
                <w:rFonts w:ascii="Courier New" w:hAnsi="Courier New" w:cs="Courier New"/>
                <w:sz w:val="16"/>
                <w:szCs w:val="16"/>
              </w:rPr>
            </w:pPr>
          </w:p>
          <w:p w14:paraId="5258903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2AA11F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7"/>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38" w:name="_Toc157982724"/>
      <w:bookmarkStart w:id="839" w:name="_Toc158642703"/>
      <w:r w:rsidRPr="008227B8">
        <w:rPr>
          <w:rFonts w:eastAsia="SimSun"/>
        </w:rPr>
        <w:t>A.2</w:t>
      </w:r>
      <w:r w:rsidRPr="008227B8">
        <w:rPr>
          <w:rFonts w:eastAsia="SimSun"/>
        </w:rPr>
        <w:tab/>
        <w:t>RESTful HTTP-based solution set for integration with ONAP VES API</w:t>
      </w:r>
      <w:bookmarkEnd w:id="838"/>
      <w:bookmarkEnd w:id="839"/>
    </w:p>
    <w:p w14:paraId="7DAEE815" w14:textId="778410B9" w:rsidR="002B6147" w:rsidRPr="008227B8" w:rsidRDefault="002B6147" w:rsidP="004250E7">
      <w:pPr>
        <w:pStyle w:val="Heading3"/>
        <w:rPr>
          <w:rFonts w:eastAsia="SimSun"/>
        </w:rPr>
      </w:pPr>
      <w:bookmarkStart w:id="840" w:name="_Toc157982725"/>
      <w:bookmarkStart w:id="841" w:name="_Toc158642704"/>
      <w:r w:rsidRPr="008227B8">
        <w:rPr>
          <w:rFonts w:eastAsia="SimSun"/>
        </w:rPr>
        <w:t>A.2.1</w:t>
      </w:r>
      <w:r w:rsidRPr="008227B8">
        <w:rPr>
          <w:rFonts w:eastAsia="SimSun"/>
        </w:rPr>
        <w:tab/>
        <w:t>General</w:t>
      </w:r>
      <w:bookmarkEnd w:id="840"/>
      <w:bookmarkEnd w:id="841"/>
    </w:p>
    <w:p w14:paraId="3A0A60F2" w14:textId="77777777" w:rsidR="002B6147" w:rsidRPr="008227B8" w:rsidRDefault="002B6147" w:rsidP="002B6147">
      <w:pPr>
        <w:rPr>
          <w:rFonts w:eastAsia="SimSun"/>
        </w:rPr>
      </w:pPr>
      <w:r w:rsidRPr="008227B8">
        <w:rPr>
          <w:rFonts w:eastAsia="SimSun"/>
        </w:rPr>
        <w:t xml:space="preserve">Mapping of Classes, attributes and notifications is identical to those described in clause 10.4. </w:t>
      </w:r>
    </w:p>
    <w:p w14:paraId="3B35EC5F" w14:textId="51EC9D50" w:rsidR="002B6147" w:rsidRPr="008227B8" w:rsidRDefault="002B6147" w:rsidP="004250E7">
      <w:pPr>
        <w:pStyle w:val="Heading3"/>
        <w:rPr>
          <w:rFonts w:eastAsia="SimSun"/>
        </w:rPr>
      </w:pPr>
      <w:bookmarkStart w:id="842" w:name="_Toc157982726"/>
      <w:bookmarkStart w:id="843" w:name="_Toc158642705"/>
      <w:r w:rsidRPr="008227B8">
        <w:rPr>
          <w:rFonts w:eastAsia="SimSun"/>
        </w:rPr>
        <w:t>A.2.2</w:t>
      </w:r>
      <w:r w:rsidRPr="008227B8">
        <w:rPr>
          <w:rFonts w:eastAsia="SimSun"/>
        </w:rPr>
        <w:tab/>
        <w:t>Mapping of notifications</w:t>
      </w:r>
      <w:bookmarkEnd w:id="842"/>
      <w:bookmarkEnd w:id="843"/>
    </w:p>
    <w:p w14:paraId="1EB9C4CB" w14:textId="44DFEFD8" w:rsidR="002B6147" w:rsidRPr="008227B8" w:rsidRDefault="002B6147" w:rsidP="004250E7">
      <w:pPr>
        <w:pStyle w:val="Heading4"/>
        <w:rPr>
          <w:rFonts w:eastAsia="SimSun"/>
        </w:rPr>
      </w:pPr>
      <w:bookmarkStart w:id="844" w:name="_Toc157982727"/>
      <w:bookmarkStart w:id="845" w:name="_Toc158642706"/>
      <w:r w:rsidRPr="008227B8">
        <w:rPr>
          <w:rFonts w:eastAsia="SimSun"/>
        </w:rPr>
        <w:t>A.2.2.1</w:t>
      </w:r>
      <w:r w:rsidRPr="008227B8">
        <w:rPr>
          <w:rFonts w:eastAsia="SimSun"/>
        </w:rPr>
        <w:tab/>
        <w:t>General</w:t>
      </w:r>
      <w:bookmarkEnd w:id="844"/>
      <w:bookmarkEnd w:id="845"/>
    </w:p>
    <w:p w14:paraId="57BF4FC6" w14:textId="5AAACB5B" w:rsidR="002B6147" w:rsidRPr="008227B8" w:rsidRDefault="002B6147" w:rsidP="002B6147">
      <w:bookmarkStart w:id="846"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47" w:name="_Toc157982728"/>
      <w:bookmarkStart w:id="848" w:name="_Toc158642707"/>
      <w:bookmarkEnd w:id="846"/>
      <w:r w:rsidRPr="008227B8">
        <w:rPr>
          <w:rFonts w:eastAsia="SimSun"/>
        </w:rPr>
        <w:t>A.2.2.2</w:t>
      </w:r>
      <w:r w:rsidRPr="008227B8">
        <w:rPr>
          <w:rFonts w:eastAsia="SimSun"/>
        </w:rPr>
        <w:tab/>
        <w:t>Resources</w:t>
      </w:r>
      <w:bookmarkEnd w:id="847"/>
      <w:bookmarkEnd w:id="848"/>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49" w:name="_MCCTEMPBM_CRPT22660658___4"/>
      <w:r w:rsidRPr="008227B8">
        <w:rPr>
          <w:rFonts w:ascii="Arial" w:hAnsi="Arial"/>
          <w:b/>
          <w:noProof/>
        </w:rPr>
        <w:lastRenderedPageBreak/>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07188C82"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supervision data report MnS for integration with </w:t>
      </w:r>
      <w:r w:rsidRPr="008227B8">
        <w:rPr>
          <w:rFonts w:ascii="Arial" w:hAnsi="Arial"/>
          <w:b/>
        </w:rPr>
        <w:t>ONAP VES Event Listener 7.1.1 (Resource structure section)</w:t>
      </w:r>
      <w:r w:rsidRPr="008227B8">
        <w:rPr>
          <w:rFonts w:ascii="Arial" w:hAnsi="Arial"/>
          <w:b/>
          <w:lang w:eastAsia="zh-CN"/>
        </w:rPr>
        <w:t xml:space="preserve"> </w:t>
      </w:r>
      <w:commentRangeStart w:id="850"/>
      <w:r w:rsidRPr="008227B8">
        <w:rPr>
          <w:rFonts w:ascii="Arial" w:hAnsi="Arial"/>
          <w:b/>
          <w:lang w:eastAsia="zh-CN"/>
        </w:rPr>
        <w:t>[9]</w:t>
      </w:r>
      <w:commentRangeEnd w:id="850"/>
      <w:r w:rsidR="00184F9F">
        <w:rPr>
          <w:rStyle w:val="CommentReference"/>
        </w:rPr>
        <w:commentReference w:id="850"/>
      </w:r>
    </w:p>
    <w:bookmarkEnd w:id="849"/>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51" w:name="_Toc157982729"/>
      <w:bookmarkStart w:id="852" w:name="_Toc158642708"/>
      <w:r w:rsidRPr="008227B8">
        <w:rPr>
          <w:rFonts w:eastAsia="SimSun"/>
        </w:rPr>
        <w:t>A.2.3</w:t>
      </w:r>
      <w:r w:rsidRPr="008227B8">
        <w:rPr>
          <w:rFonts w:eastAsia="SimSun"/>
        </w:rPr>
        <w:tab/>
      </w:r>
      <w:r w:rsidRPr="008227B8">
        <w:rPr>
          <w:rFonts w:eastAsia="SimSun"/>
          <w:lang w:eastAsia="de-DE"/>
        </w:rPr>
        <w:t>Integration with ONAP VES</w:t>
      </w:r>
      <w:bookmarkEnd w:id="851"/>
      <w:bookmarkEnd w:id="852"/>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53" w:name="_Toc157982730"/>
      <w:bookmarkStart w:id="854" w:name="_Toc158642709"/>
      <w:r w:rsidRPr="008227B8">
        <w:t>A.3</w:t>
      </w:r>
      <w:r w:rsidRPr="008227B8">
        <w:tab/>
        <w:t>NETCONF/YANG solution set</w:t>
      </w:r>
      <w:bookmarkEnd w:id="853"/>
      <w:bookmarkEnd w:id="854"/>
    </w:p>
    <w:p w14:paraId="13B989F0" w14:textId="36799C38" w:rsidR="002B6147" w:rsidRPr="008227B8" w:rsidRDefault="002B6147" w:rsidP="004250E7">
      <w:pPr>
        <w:pStyle w:val="Heading3"/>
      </w:pPr>
      <w:bookmarkStart w:id="855" w:name="_Toc157982731"/>
      <w:bookmarkStart w:id="856" w:name="_Toc158642710"/>
      <w:r w:rsidRPr="008227B8">
        <w:t>A.3.1</w:t>
      </w:r>
      <w:r w:rsidRPr="008227B8">
        <w:tab/>
        <w:t>General</w:t>
      </w:r>
      <w:bookmarkEnd w:id="855"/>
      <w:bookmarkEnd w:id="856"/>
    </w:p>
    <w:p w14:paraId="63999627" w14:textId="2451BFB6" w:rsidR="002B6147" w:rsidRPr="008227B8" w:rsidRDefault="002B6147" w:rsidP="002B6147">
      <w:r w:rsidRPr="008227B8">
        <w:t>The YANG-Netconf solution set uses the same notifications as OpenAPI, see clause 10.2.</w:t>
      </w:r>
    </w:p>
    <w:p w14:paraId="1622345B" w14:textId="5C99BBFC" w:rsidR="002B6147" w:rsidRPr="008227B8" w:rsidRDefault="002B6147" w:rsidP="004250E7">
      <w:pPr>
        <w:pStyle w:val="Heading3"/>
      </w:pPr>
      <w:bookmarkStart w:id="857" w:name="_Toc157982732"/>
      <w:bookmarkStart w:id="858" w:name="_Toc158642711"/>
      <w:r w:rsidRPr="008227B8">
        <w:t>A.3.2</w:t>
      </w:r>
      <w:r w:rsidRPr="008227B8">
        <w:tab/>
        <w:t>YANG definitions</w:t>
      </w:r>
      <w:bookmarkEnd w:id="857"/>
      <w:bookmarkEnd w:id="858"/>
    </w:p>
    <w:p w14:paraId="393F46E6" w14:textId="77777777" w:rsidR="002B6147" w:rsidRPr="008227B8" w:rsidRDefault="002B6147" w:rsidP="002B6147">
      <w:r w:rsidRPr="008227B8">
        <w:t>YANG definitions for NRM are specified in Forge [11].</w:t>
      </w:r>
    </w:p>
    <w:p w14:paraId="4B8FB61A" w14:textId="77777777" w:rsidR="002B6147" w:rsidRPr="008227B8" w:rsidRDefault="002B6147" w:rsidP="002B6147">
      <w:r w:rsidRPr="008227B8">
        <w:t>Directory: yang-models</w:t>
      </w:r>
    </w:p>
    <w:p w14:paraId="6349E766" w14:textId="77777777" w:rsidR="002B6147" w:rsidRPr="008227B8" w:rsidRDefault="002B6147" w:rsidP="002B6147">
      <w:r w:rsidRPr="008227B8">
        <w:t xml:space="preserve">Files:  </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59" w:name="_Toc157982733"/>
      <w:r w:rsidRPr="008227B8">
        <w:br w:type="page"/>
      </w:r>
    </w:p>
    <w:p w14:paraId="00CB076F" w14:textId="4C929A46" w:rsidR="002B6147" w:rsidRPr="008227B8" w:rsidRDefault="002B6147" w:rsidP="00AB1256">
      <w:pPr>
        <w:pStyle w:val="Heading8"/>
      </w:pPr>
      <w:bookmarkStart w:id="860" w:name="_Toc158642712"/>
      <w:r w:rsidRPr="008227B8">
        <w:lastRenderedPageBreak/>
        <w:t xml:space="preserve">Annex B (informative): </w:t>
      </w:r>
      <w:r w:rsidR="00AB1256" w:rsidRPr="008227B8">
        <w:br/>
      </w:r>
      <w:r w:rsidRPr="008227B8">
        <w:t>Probable Causes</w:t>
      </w:r>
      <w:bookmarkEnd w:id="859"/>
      <w:bookmarkEnd w:id="860"/>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9958778"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xml:space="preserve">, </w:t>
      </w:r>
      <w:r w:rsidRPr="008227B8">
        <w:rPr>
          <w:rFonts w:eastAsia="SimSun"/>
        </w:rPr>
        <w:t>ITU-T Recommendation X.721 [6]</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AD4CD48" w14:textId="17822E01" w:rsidR="002B6147" w:rsidRPr="008227B8" w:rsidRDefault="002B6147" w:rsidP="000815A8">
      <w:pPr>
        <w:pStyle w:val="NO"/>
        <w:rPr>
          <w:rFonts w:eastAsia="SimSun"/>
          <w:snapToGrid w:val="0"/>
        </w:rPr>
      </w:pPr>
      <w:r w:rsidRPr="008227B8">
        <w:rPr>
          <w:rFonts w:eastAsia="SimSun"/>
        </w:rPr>
        <w:t xml:space="preserve">NOTE 1: </w:t>
      </w:r>
      <w:r w:rsidRPr="008227B8">
        <w:rPr>
          <w:rFonts w:eastAsia="SimSun"/>
        </w:rPr>
        <w:tab/>
        <w:t>Probable causes that are defined by more than one standard have been removed to ensure unicity.</w:t>
      </w:r>
    </w:p>
    <w:p w14:paraId="20D40073" w14:textId="782BA989" w:rsidR="002B6147" w:rsidRPr="008227B8" w:rsidRDefault="002B6147" w:rsidP="008227B8">
      <w:pPr>
        <w:pStyle w:val="TH"/>
        <w:rPr>
          <w:rFonts w:eastAsia="SimSun"/>
          <w:snapToGrid w:val="0"/>
        </w:rPr>
      </w:pPr>
      <w:bookmarkStart w:id="861" w:name="_MCCTEMPBM_CRPT22660660___4"/>
      <w:r w:rsidRPr="008227B8">
        <w:rPr>
          <w:rFonts w:eastAsia="SimSun"/>
        </w:rPr>
        <w:t>Table B.1: Probable Causes from ITU-T Recommendation M.3100</w:t>
      </w:r>
      <w:commentRangeStart w:id="862"/>
      <w:r w:rsidRPr="008227B8">
        <w:rPr>
          <w:rFonts w:eastAsia="SimSun"/>
        </w:rPr>
        <w:t xml:space="preserve"> [7]</w:t>
      </w:r>
      <w:commentRangeEnd w:id="862"/>
      <w:r w:rsidR="00184F9F">
        <w:rPr>
          <w:rStyle w:val="CommentReference"/>
          <w:rFonts w:ascii="Times New Roman" w:hAnsi="Times New Roman"/>
          <w:b w:val="0"/>
        </w:rPr>
        <w:commentReference w:id="862"/>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tblGrid>
      <w:tr w:rsidR="002B6147" w:rsidRPr="008227B8" w14:paraId="2292A755" w14:textId="77777777" w:rsidTr="00AD2F20">
        <w:trPr>
          <w:tblHeader/>
          <w:jc w:val="center"/>
        </w:trPr>
        <w:tc>
          <w:tcPr>
            <w:tcW w:w="0" w:type="auto"/>
            <w:shd w:val="clear" w:color="auto" w:fill="D9D9D9"/>
          </w:tcPr>
          <w:p w14:paraId="0022059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 xml:space="preserve">M.3100 Probable cause (string) </w:t>
            </w:r>
          </w:p>
        </w:tc>
        <w:tc>
          <w:tcPr>
            <w:tcW w:w="1397" w:type="dxa"/>
            <w:shd w:val="clear" w:color="auto" w:fill="D9D9D9"/>
          </w:tcPr>
          <w:p w14:paraId="343CFBBF"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03817D63" w14:textId="77777777" w:rsidTr="00AD2F20">
        <w:trPr>
          <w:jc w:val="center"/>
        </w:trPr>
        <w:tc>
          <w:tcPr>
            <w:tcW w:w="0" w:type="auto"/>
          </w:tcPr>
          <w:p w14:paraId="6F2A1AAE" w14:textId="77777777" w:rsidR="002B6147" w:rsidRPr="008227B8" w:rsidRDefault="002B6147" w:rsidP="002B6147">
            <w:pPr>
              <w:keepNext/>
              <w:keepLines/>
              <w:spacing w:after="0"/>
              <w:rPr>
                <w:rFonts w:ascii="Arial" w:eastAsia="SimSun" w:hAnsi="Arial" w:cs="Arial"/>
                <w:snapToGrid w:val="0"/>
                <w:sz w:val="18"/>
              </w:rPr>
            </w:pPr>
            <w:bookmarkStart w:id="863" w:name="_MCCTEMPBM_CRPT22660661___7" w:colFirst="0" w:colLast="0"/>
            <w:bookmarkEnd w:id="861"/>
            <w:r w:rsidRPr="008227B8">
              <w:rPr>
                <w:rFonts w:ascii="Arial" w:eastAsia="SimSun" w:hAnsi="Arial" w:cs="Arial"/>
                <w:snapToGrid w:val="0"/>
                <w:sz w:val="18"/>
              </w:rPr>
              <w:t xml:space="preserve">Indeterminate </w:t>
            </w:r>
          </w:p>
        </w:tc>
        <w:tc>
          <w:tcPr>
            <w:tcW w:w="1397" w:type="dxa"/>
          </w:tcPr>
          <w:p w14:paraId="3D4E64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2B6147" w:rsidRPr="008227B8" w14:paraId="5DFC124B" w14:textId="77777777" w:rsidTr="00AD2F20">
        <w:trPr>
          <w:jc w:val="center"/>
        </w:trPr>
        <w:tc>
          <w:tcPr>
            <w:tcW w:w="0" w:type="auto"/>
          </w:tcPr>
          <w:p w14:paraId="19B3EA6D" w14:textId="77777777" w:rsidR="002B6147" w:rsidRPr="008227B8" w:rsidRDefault="002B6147" w:rsidP="002B6147">
            <w:pPr>
              <w:keepNext/>
              <w:keepLines/>
              <w:spacing w:after="0"/>
              <w:rPr>
                <w:rFonts w:ascii="Arial" w:eastAsia="SimSun" w:hAnsi="Arial" w:cs="Arial"/>
                <w:snapToGrid w:val="0"/>
                <w:sz w:val="18"/>
              </w:rPr>
            </w:pPr>
            <w:bookmarkStart w:id="864" w:name="_MCCTEMPBM_CRPT22660662___7" w:colFirst="0" w:colLast="0"/>
            <w:bookmarkEnd w:id="863"/>
            <w:r w:rsidRPr="008227B8">
              <w:rPr>
                <w:rFonts w:ascii="Arial" w:eastAsia="SimSun" w:hAnsi="Arial" w:cs="Arial"/>
                <w:snapToGrid w:val="0"/>
                <w:sz w:val="18"/>
              </w:rPr>
              <w:t xml:space="preserve">Alarm Indication Signal (AIS) </w:t>
            </w:r>
          </w:p>
        </w:tc>
        <w:tc>
          <w:tcPr>
            <w:tcW w:w="1397" w:type="dxa"/>
          </w:tcPr>
          <w:p w14:paraId="2635189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60E6CA2" w14:textId="77777777" w:rsidTr="00AD2F20">
        <w:trPr>
          <w:jc w:val="center"/>
        </w:trPr>
        <w:tc>
          <w:tcPr>
            <w:tcW w:w="0" w:type="auto"/>
          </w:tcPr>
          <w:p w14:paraId="2A56BA1D" w14:textId="77777777" w:rsidR="002B6147" w:rsidRPr="008227B8" w:rsidRDefault="002B6147" w:rsidP="002B6147">
            <w:pPr>
              <w:keepNext/>
              <w:keepLines/>
              <w:spacing w:after="0"/>
              <w:rPr>
                <w:rFonts w:ascii="Arial" w:eastAsia="SimSun" w:hAnsi="Arial" w:cs="Arial"/>
                <w:snapToGrid w:val="0"/>
                <w:sz w:val="18"/>
              </w:rPr>
            </w:pPr>
            <w:bookmarkStart w:id="865" w:name="_MCCTEMPBM_CRPT22660663___7" w:colFirst="0" w:colLast="0"/>
            <w:bookmarkEnd w:id="864"/>
            <w:r w:rsidRPr="008227B8">
              <w:rPr>
                <w:rFonts w:ascii="Arial" w:eastAsia="SimSun" w:hAnsi="Arial" w:cs="Arial"/>
                <w:snapToGrid w:val="0"/>
                <w:sz w:val="18"/>
              </w:rPr>
              <w:t xml:space="preserve">Call Setup Failure </w:t>
            </w:r>
          </w:p>
        </w:tc>
        <w:tc>
          <w:tcPr>
            <w:tcW w:w="1397" w:type="dxa"/>
          </w:tcPr>
          <w:p w14:paraId="5C2EAF7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63A8933" w14:textId="77777777" w:rsidTr="00AD2F20">
        <w:trPr>
          <w:jc w:val="center"/>
        </w:trPr>
        <w:tc>
          <w:tcPr>
            <w:tcW w:w="0" w:type="auto"/>
          </w:tcPr>
          <w:p w14:paraId="726A34C0" w14:textId="77777777" w:rsidR="002B6147" w:rsidRPr="008227B8" w:rsidRDefault="002B6147" w:rsidP="002B6147">
            <w:pPr>
              <w:keepNext/>
              <w:keepLines/>
              <w:spacing w:after="0"/>
              <w:rPr>
                <w:rFonts w:ascii="Arial" w:eastAsia="SimSun" w:hAnsi="Arial" w:cs="Arial"/>
                <w:snapToGrid w:val="0"/>
                <w:sz w:val="18"/>
              </w:rPr>
            </w:pPr>
            <w:bookmarkStart w:id="866" w:name="_MCCTEMPBM_CRPT22660664___7" w:colFirst="0" w:colLast="0"/>
            <w:bookmarkEnd w:id="865"/>
            <w:r w:rsidRPr="008227B8">
              <w:rPr>
                <w:rFonts w:ascii="Arial" w:eastAsia="SimSun" w:hAnsi="Arial" w:cs="Arial"/>
                <w:snapToGrid w:val="0"/>
                <w:sz w:val="18"/>
              </w:rPr>
              <w:t xml:space="preserve">Degraded Signal </w:t>
            </w:r>
          </w:p>
        </w:tc>
        <w:tc>
          <w:tcPr>
            <w:tcW w:w="1397" w:type="dxa"/>
          </w:tcPr>
          <w:p w14:paraId="6F76A8E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BDD2DD5" w14:textId="77777777" w:rsidTr="00AD2F20">
        <w:trPr>
          <w:jc w:val="center"/>
        </w:trPr>
        <w:tc>
          <w:tcPr>
            <w:tcW w:w="0" w:type="auto"/>
          </w:tcPr>
          <w:p w14:paraId="7EAE36ED" w14:textId="77777777" w:rsidR="002B6147" w:rsidRPr="008227B8" w:rsidRDefault="002B6147" w:rsidP="002B6147">
            <w:pPr>
              <w:keepNext/>
              <w:keepLines/>
              <w:spacing w:after="0"/>
              <w:rPr>
                <w:rFonts w:ascii="Arial" w:eastAsia="SimSun" w:hAnsi="Arial" w:cs="Arial"/>
                <w:snapToGrid w:val="0"/>
                <w:sz w:val="18"/>
              </w:rPr>
            </w:pPr>
            <w:bookmarkStart w:id="867" w:name="_MCCTEMPBM_CRPT22660665___7" w:colFirst="0" w:colLast="0"/>
            <w:bookmarkEnd w:id="866"/>
            <w:r w:rsidRPr="008227B8">
              <w:rPr>
                <w:rFonts w:ascii="Arial" w:eastAsia="SimSun" w:hAnsi="Arial" w:cs="Arial"/>
                <w:snapToGrid w:val="0"/>
                <w:sz w:val="18"/>
              </w:rPr>
              <w:t xml:space="preserve">Far End Receiver Failure (FERF) </w:t>
            </w:r>
          </w:p>
        </w:tc>
        <w:tc>
          <w:tcPr>
            <w:tcW w:w="1397" w:type="dxa"/>
          </w:tcPr>
          <w:p w14:paraId="7C7E144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2046273" w14:textId="77777777" w:rsidTr="00AD2F20">
        <w:trPr>
          <w:jc w:val="center"/>
        </w:trPr>
        <w:tc>
          <w:tcPr>
            <w:tcW w:w="0" w:type="auto"/>
          </w:tcPr>
          <w:p w14:paraId="3F33FADA" w14:textId="77777777" w:rsidR="002B6147" w:rsidRPr="008227B8" w:rsidRDefault="002B6147" w:rsidP="002B6147">
            <w:pPr>
              <w:keepNext/>
              <w:keepLines/>
              <w:spacing w:after="0"/>
              <w:rPr>
                <w:rFonts w:ascii="Arial" w:eastAsia="SimSun" w:hAnsi="Arial" w:cs="Arial"/>
                <w:snapToGrid w:val="0"/>
                <w:sz w:val="18"/>
              </w:rPr>
            </w:pPr>
            <w:bookmarkStart w:id="868" w:name="_MCCTEMPBM_CRPT22660666___7" w:colFirst="0" w:colLast="0"/>
            <w:bookmarkEnd w:id="867"/>
            <w:r w:rsidRPr="008227B8">
              <w:rPr>
                <w:rFonts w:ascii="Arial" w:eastAsia="SimSun" w:hAnsi="Arial" w:cs="Arial"/>
                <w:snapToGrid w:val="0"/>
                <w:sz w:val="18"/>
              </w:rPr>
              <w:t xml:space="preserve">Framing Error </w:t>
            </w:r>
          </w:p>
        </w:tc>
        <w:tc>
          <w:tcPr>
            <w:tcW w:w="1397" w:type="dxa"/>
          </w:tcPr>
          <w:p w14:paraId="482B590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C51B302" w14:textId="77777777" w:rsidTr="00AD2F20">
        <w:trPr>
          <w:jc w:val="center"/>
        </w:trPr>
        <w:tc>
          <w:tcPr>
            <w:tcW w:w="0" w:type="auto"/>
          </w:tcPr>
          <w:p w14:paraId="3D41B2FD" w14:textId="77777777" w:rsidR="002B6147" w:rsidRPr="008227B8" w:rsidRDefault="002B6147" w:rsidP="002B6147">
            <w:pPr>
              <w:keepNext/>
              <w:keepLines/>
              <w:spacing w:after="0"/>
              <w:rPr>
                <w:rFonts w:ascii="Arial" w:eastAsia="SimSun" w:hAnsi="Arial" w:cs="Arial"/>
                <w:snapToGrid w:val="0"/>
                <w:sz w:val="18"/>
              </w:rPr>
            </w:pPr>
            <w:bookmarkStart w:id="869" w:name="_MCCTEMPBM_CRPT22660667___7" w:colFirst="0" w:colLast="0"/>
            <w:bookmarkEnd w:id="868"/>
            <w:r w:rsidRPr="008227B8">
              <w:rPr>
                <w:rFonts w:ascii="Arial" w:eastAsia="SimSun" w:hAnsi="Arial" w:cs="Arial"/>
                <w:snapToGrid w:val="0"/>
                <w:sz w:val="18"/>
              </w:rPr>
              <w:t>Loss Of Frame (LOF)</w:t>
            </w:r>
          </w:p>
        </w:tc>
        <w:tc>
          <w:tcPr>
            <w:tcW w:w="1397" w:type="dxa"/>
          </w:tcPr>
          <w:p w14:paraId="1C7C6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58434F1" w14:textId="77777777" w:rsidTr="00AD2F20">
        <w:trPr>
          <w:jc w:val="center"/>
        </w:trPr>
        <w:tc>
          <w:tcPr>
            <w:tcW w:w="0" w:type="auto"/>
          </w:tcPr>
          <w:p w14:paraId="154D32D0" w14:textId="77777777" w:rsidR="002B6147" w:rsidRPr="008227B8" w:rsidRDefault="002B6147" w:rsidP="002B6147">
            <w:pPr>
              <w:keepNext/>
              <w:keepLines/>
              <w:spacing w:after="0"/>
              <w:rPr>
                <w:rFonts w:ascii="Arial" w:eastAsia="SimSun" w:hAnsi="Arial" w:cs="Arial"/>
                <w:snapToGrid w:val="0"/>
                <w:sz w:val="18"/>
              </w:rPr>
            </w:pPr>
            <w:bookmarkStart w:id="870" w:name="_MCCTEMPBM_CRPT22660668___7" w:colFirst="0" w:colLast="0"/>
            <w:bookmarkEnd w:id="869"/>
            <w:r w:rsidRPr="008227B8">
              <w:rPr>
                <w:rFonts w:ascii="Arial" w:eastAsia="SimSun" w:hAnsi="Arial" w:cs="Arial"/>
                <w:snapToGrid w:val="0"/>
                <w:sz w:val="18"/>
              </w:rPr>
              <w:t xml:space="preserve">Loss Of Pointer (LOP) </w:t>
            </w:r>
          </w:p>
        </w:tc>
        <w:tc>
          <w:tcPr>
            <w:tcW w:w="1397" w:type="dxa"/>
          </w:tcPr>
          <w:p w14:paraId="4DA31C5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5F6AC310" w14:textId="77777777" w:rsidTr="00AD2F20">
        <w:trPr>
          <w:jc w:val="center"/>
        </w:trPr>
        <w:tc>
          <w:tcPr>
            <w:tcW w:w="0" w:type="auto"/>
          </w:tcPr>
          <w:p w14:paraId="3BEFBF84" w14:textId="77777777" w:rsidR="002B6147" w:rsidRPr="008227B8" w:rsidRDefault="002B6147" w:rsidP="002B6147">
            <w:pPr>
              <w:keepNext/>
              <w:keepLines/>
              <w:spacing w:after="0"/>
              <w:rPr>
                <w:rFonts w:ascii="Arial" w:eastAsia="SimSun" w:hAnsi="Arial" w:cs="Arial"/>
                <w:snapToGrid w:val="0"/>
                <w:sz w:val="18"/>
              </w:rPr>
            </w:pPr>
            <w:bookmarkStart w:id="871" w:name="_MCCTEMPBM_CRPT22660669___7" w:colFirst="0" w:colLast="0"/>
            <w:bookmarkEnd w:id="870"/>
            <w:r w:rsidRPr="008227B8">
              <w:rPr>
                <w:rFonts w:ascii="Arial" w:eastAsia="SimSun" w:hAnsi="Arial" w:cs="Arial"/>
                <w:snapToGrid w:val="0"/>
                <w:sz w:val="18"/>
              </w:rPr>
              <w:t xml:space="preserve">Loss Of Signal (LOS) </w:t>
            </w:r>
          </w:p>
        </w:tc>
        <w:tc>
          <w:tcPr>
            <w:tcW w:w="1397" w:type="dxa"/>
          </w:tcPr>
          <w:p w14:paraId="77930D1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Communications</w:t>
            </w:r>
          </w:p>
        </w:tc>
      </w:tr>
      <w:tr w:rsidR="002B6147" w:rsidRPr="008227B8" w14:paraId="3B2CB147" w14:textId="77777777" w:rsidTr="00AD2F20">
        <w:trPr>
          <w:jc w:val="center"/>
        </w:trPr>
        <w:tc>
          <w:tcPr>
            <w:tcW w:w="0" w:type="auto"/>
          </w:tcPr>
          <w:p w14:paraId="1DCA1934" w14:textId="77777777" w:rsidR="002B6147" w:rsidRPr="008227B8" w:rsidRDefault="002B6147" w:rsidP="002B6147">
            <w:pPr>
              <w:keepNext/>
              <w:keepLines/>
              <w:spacing w:after="0"/>
              <w:rPr>
                <w:rFonts w:ascii="Arial" w:eastAsia="SimSun" w:hAnsi="Arial" w:cs="Arial"/>
                <w:snapToGrid w:val="0"/>
                <w:sz w:val="18"/>
              </w:rPr>
            </w:pPr>
            <w:bookmarkStart w:id="872" w:name="_MCCTEMPBM_CRPT22660670___7" w:colFirst="0" w:colLast="0"/>
            <w:bookmarkEnd w:id="871"/>
            <w:r w:rsidRPr="008227B8">
              <w:rPr>
                <w:rFonts w:ascii="Arial" w:eastAsia="SimSun" w:hAnsi="Arial" w:cs="Arial"/>
                <w:snapToGrid w:val="0"/>
                <w:sz w:val="18"/>
              </w:rPr>
              <w:t xml:space="preserve">Payload Type Mismatch </w:t>
            </w:r>
          </w:p>
        </w:tc>
        <w:tc>
          <w:tcPr>
            <w:tcW w:w="1397" w:type="dxa"/>
          </w:tcPr>
          <w:p w14:paraId="6D3591F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272DE52" w14:textId="77777777" w:rsidTr="00AD2F20">
        <w:trPr>
          <w:jc w:val="center"/>
        </w:trPr>
        <w:tc>
          <w:tcPr>
            <w:tcW w:w="0" w:type="auto"/>
          </w:tcPr>
          <w:p w14:paraId="3C99CBD5" w14:textId="77777777" w:rsidR="002B6147" w:rsidRPr="008227B8" w:rsidRDefault="002B6147" w:rsidP="002B6147">
            <w:pPr>
              <w:keepNext/>
              <w:keepLines/>
              <w:spacing w:after="0"/>
              <w:rPr>
                <w:rFonts w:ascii="Arial" w:eastAsia="SimSun" w:hAnsi="Arial" w:cs="Arial"/>
                <w:snapToGrid w:val="0"/>
                <w:sz w:val="18"/>
              </w:rPr>
            </w:pPr>
            <w:bookmarkStart w:id="873" w:name="_MCCTEMPBM_CRPT22660671___7"/>
            <w:bookmarkEnd w:id="872"/>
            <w:commentRangeStart w:id="874"/>
            <w:r w:rsidRPr="008227B8">
              <w:rPr>
                <w:rFonts w:ascii="Arial" w:eastAsia="SimSun" w:hAnsi="Arial" w:cs="Courier New"/>
                <w:sz w:val="18"/>
                <w:szCs w:val="16"/>
                <w:lang w:eastAsia="zh-CN"/>
              </w:rPr>
              <w:t xml:space="preserve">NOTE </w:t>
            </w:r>
            <w:commentRangeEnd w:id="874"/>
            <w:r w:rsidR="008B19C5">
              <w:rPr>
                <w:rStyle w:val="CommentReference"/>
              </w:rPr>
              <w:commentReference w:id="874"/>
            </w:r>
            <w:r w:rsidRPr="008227B8">
              <w:rPr>
                <w:rFonts w:ascii="Arial" w:eastAsia="SimSun" w:hAnsi="Arial" w:cs="Courier New"/>
                <w:sz w:val="18"/>
                <w:szCs w:val="16"/>
                <w:lang w:eastAsia="zh-CN"/>
              </w:rPr>
              <w:t>1:</w:t>
            </w:r>
            <w:r w:rsidRPr="008227B8">
              <w:rPr>
                <w:rFonts w:ascii="Arial" w:eastAsia="SimSun" w:hAnsi="Arial" w:cs="Courier New"/>
                <w:sz w:val="18"/>
                <w:szCs w:val="16"/>
                <w:lang w:eastAsia="zh-CN"/>
              </w:rPr>
              <w:tab/>
              <w:t>Values 10 correspond to a duplicated probable cause.</w:t>
            </w:r>
            <w:bookmarkEnd w:id="873"/>
          </w:p>
        </w:tc>
        <w:tc>
          <w:tcPr>
            <w:tcW w:w="1397" w:type="dxa"/>
          </w:tcPr>
          <w:p w14:paraId="732D7874"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39521D60" w14:textId="77777777" w:rsidTr="00AD2F20">
        <w:trPr>
          <w:jc w:val="center"/>
        </w:trPr>
        <w:tc>
          <w:tcPr>
            <w:tcW w:w="0" w:type="auto"/>
          </w:tcPr>
          <w:p w14:paraId="7BC7C414" w14:textId="77777777" w:rsidR="002B6147" w:rsidRPr="008227B8" w:rsidRDefault="002B6147" w:rsidP="002B6147">
            <w:pPr>
              <w:keepNext/>
              <w:keepLines/>
              <w:spacing w:after="0"/>
              <w:rPr>
                <w:rFonts w:ascii="Arial" w:eastAsia="SimSun" w:hAnsi="Arial" w:cs="Arial"/>
                <w:snapToGrid w:val="0"/>
                <w:sz w:val="18"/>
              </w:rPr>
            </w:pPr>
            <w:bookmarkStart w:id="875" w:name="_MCCTEMPBM_CRPT22660672___7" w:colFirst="0" w:colLast="0"/>
            <w:r w:rsidRPr="008227B8">
              <w:rPr>
                <w:rFonts w:ascii="Arial" w:eastAsia="SimSun" w:hAnsi="Arial" w:cs="Arial"/>
                <w:snapToGrid w:val="0"/>
                <w:sz w:val="18"/>
              </w:rPr>
              <w:t xml:space="preserve">Remote Alarm Interface </w:t>
            </w:r>
          </w:p>
        </w:tc>
        <w:tc>
          <w:tcPr>
            <w:tcW w:w="1397" w:type="dxa"/>
          </w:tcPr>
          <w:p w14:paraId="39BA40B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2C4283FB" w14:textId="77777777" w:rsidTr="00AD2F20">
        <w:trPr>
          <w:jc w:val="center"/>
        </w:trPr>
        <w:tc>
          <w:tcPr>
            <w:tcW w:w="0" w:type="auto"/>
          </w:tcPr>
          <w:p w14:paraId="1E3DC4BE" w14:textId="77777777" w:rsidR="002B6147" w:rsidRPr="008227B8" w:rsidRDefault="002B6147" w:rsidP="002B6147">
            <w:pPr>
              <w:keepNext/>
              <w:keepLines/>
              <w:spacing w:after="0"/>
              <w:rPr>
                <w:rFonts w:ascii="Arial" w:eastAsia="SimSun" w:hAnsi="Arial" w:cs="Arial"/>
                <w:snapToGrid w:val="0"/>
                <w:sz w:val="18"/>
              </w:rPr>
            </w:pPr>
            <w:bookmarkStart w:id="876" w:name="_MCCTEMPBM_CRPT22660673___7" w:colFirst="0" w:colLast="0"/>
            <w:bookmarkEnd w:id="875"/>
            <w:r w:rsidRPr="008227B8">
              <w:rPr>
                <w:rFonts w:ascii="Arial" w:eastAsia="SimSun" w:hAnsi="Arial" w:cs="Arial"/>
                <w:snapToGrid w:val="0"/>
                <w:sz w:val="18"/>
              </w:rPr>
              <w:t xml:space="preserve">Excessive Bit Error Rate (EBER) </w:t>
            </w:r>
          </w:p>
        </w:tc>
        <w:tc>
          <w:tcPr>
            <w:tcW w:w="1397" w:type="dxa"/>
          </w:tcPr>
          <w:p w14:paraId="42B170D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5EEFDA3" w14:textId="77777777" w:rsidTr="00AD2F20">
        <w:trPr>
          <w:jc w:val="center"/>
        </w:trPr>
        <w:tc>
          <w:tcPr>
            <w:tcW w:w="0" w:type="auto"/>
          </w:tcPr>
          <w:p w14:paraId="0ECDFD8B" w14:textId="77777777" w:rsidR="002B6147" w:rsidRPr="008227B8" w:rsidRDefault="002B6147" w:rsidP="002B6147">
            <w:pPr>
              <w:keepNext/>
              <w:keepLines/>
              <w:spacing w:after="0"/>
              <w:rPr>
                <w:rFonts w:ascii="Arial" w:eastAsia="SimSun" w:hAnsi="Arial" w:cs="Arial"/>
                <w:snapToGrid w:val="0"/>
                <w:sz w:val="18"/>
              </w:rPr>
            </w:pPr>
            <w:bookmarkStart w:id="877" w:name="_MCCTEMPBM_CRPT22660674___7" w:colFirst="0" w:colLast="0"/>
            <w:bookmarkEnd w:id="876"/>
            <w:r w:rsidRPr="008227B8">
              <w:rPr>
                <w:rFonts w:ascii="Arial" w:eastAsia="SimSun" w:hAnsi="Arial" w:cs="Arial"/>
                <w:snapToGrid w:val="0"/>
                <w:sz w:val="18"/>
              </w:rPr>
              <w:t xml:space="preserve">Path Trace Mismatch </w:t>
            </w:r>
          </w:p>
        </w:tc>
        <w:tc>
          <w:tcPr>
            <w:tcW w:w="1397" w:type="dxa"/>
          </w:tcPr>
          <w:p w14:paraId="0F846A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A9DD925" w14:textId="77777777" w:rsidTr="00AD2F20">
        <w:trPr>
          <w:jc w:val="center"/>
        </w:trPr>
        <w:tc>
          <w:tcPr>
            <w:tcW w:w="0" w:type="auto"/>
          </w:tcPr>
          <w:p w14:paraId="1C85451C" w14:textId="77777777" w:rsidR="002B6147" w:rsidRPr="008227B8" w:rsidRDefault="002B6147" w:rsidP="002B6147">
            <w:pPr>
              <w:keepNext/>
              <w:keepLines/>
              <w:spacing w:after="0"/>
              <w:rPr>
                <w:rFonts w:ascii="Arial" w:eastAsia="SimSun" w:hAnsi="Arial" w:cs="Arial"/>
                <w:snapToGrid w:val="0"/>
                <w:sz w:val="18"/>
              </w:rPr>
            </w:pPr>
            <w:bookmarkStart w:id="878" w:name="_MCCTEMPBM_CRPT22660675___7" w:colFirst="0" w:colLast="0"/>
            <w:bookmarkEnd w:id="877"/>
            <w:r w:rsidRPr="008227B8">
              <w:rPr>
                <w:rFonts w:ascii="Arial" w:eastAsia="SimSun" w:hAnsi="Arial" w:cs="Arial"/>
                <w:snapToGrid w:val="0"/>
                <w:sz w:val="18"/>
              </w:rPr>
              <w:t xml:space="preserve">Unavailable </w:t>
            </w:r>
          </w:p>
        </w:tc>
        <w:tc>
          <w:tcPr>
            <w:tcW w:w="1397" w:type="dxa"/>
          </w:tcPr>
          <w:p w14:paraId="3FB9166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3B72AAD" w14:textId="77777777" w:rsidTr="00AD2F20">
        <w:trPr>
          <w:jc w:val="center"/>
        </w:trPr>
        <w:tc>
          <w:tcPr>
            <w:tcW w:w="0" w:type="auto"/>
          </w:tcPr>
          <w:p w14:paraId="54A024DA" w14:textId="77777777" w:rsidR="002B6147" w:rsidRPr="008227B8" w:rsidRDefault="002B6147" w:rsidP="002B6147">
            <w:pPr>
              <w:keepNext/>
              <w:keepLines/>
              <w:spacing w:after="0"/>
              <w:rPr>
                <w:rFonts w:ascii="Arial" w:eastAsia="SimSun" w:hAnsi="Arial" w:cs="Arial"/>
                <w:snapToGrid w:val="0"/>
                <w:sz w:val="18"/>
              </w:rPr>
            </w:pPr>
            <w:bookmarkStart w:id="879" w:name="_MCCTEMPBM_CRPT22660676___7" w:colFirst="0" w:colLast="0"/>
            <w:bookmarkEnd w:id="878"/>
            <w:r w:rsidRPr="008227B8">
              <w:rPr>
                <w:rFonts w:ascii="Arial" w:eastAsia="SimSun" w:hAnsi="Arial" w:cs="Arial"/>
                <w:snapToGrid w:val="0"/>
                <w:sz w:val="18"/>
              </w:rPr>
              <w:t xml:space="preserve">Signal Label Mismatch </w:t>
            </w:r>
          </w:p>
        </w:tc>
        <w:tc>
          <w:tcPr>
            <w:tcW w:w="1397" w:type="dxa"/>
          </w:tcPr>
          <w:p w14:paraId="1EB292D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3300A6B" w14:textId="77777777" w:rsidTr="00AD2F20">
        <w:trPr>
          <w:jc w:val="center"/>
        </w:trPr>
        <w:tc>
          <w:tcPr>
            <w:tcW w:w="0" w:type="auto"/>
          </w:tcPr>
          <w:p w14:paraId="64ED0503" w14:textId="77777777" w:rsidR="002B6147" w:rsidRPr="008227B8" w:rsidRDefault="002B6147" w:rsidP="002B6147">
            <w:pPr>
              <w:keepNext/>
              <w:keepLines/>
              <w:spacing w:after="0"/>
              <w:rPr>
                <w:rFonts w:ascii="Arial" w:eastAsia="SimSun" w:hAnsi="Arial" w:cs="Arial"/>
                <w:snapToGrid w:val="0"/>
                <w:sz w:val="18"/>
              </w:rPr>
            </w:pPr>
            <w:bookmarkStart w:id="880" w:name="_MCCTEMPBM_CRPT22660677___7" w:colFirst="0" w:colLast="0"/>
            <w:bookmarkEnd w:id="879"/>
            <w:r w:rsidRPr="008227B8">
              <w:rPr>
                <w:rFonts w:ascii="Arial" w:eastAsia="SimSun" w:hAnsi="Arial" w:cs="Arial"/>
                <w:snapToGrid w:val="0"/>
                <w:sz w:val="18"/>
              </w:rPr>
              <w:t xml:space="preserve">Loss Of Multi Frame </w:t>
            </w:r>
          </w:p>
        </w:tc>
        <w:tc>
          <w:tcPr>
            <w:tcW w:w="1397" w:type="dxa"/>
          </w:tcPr>
          <w:p w14:paraId="73E63F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B3B7187" w14:textId="77777777" w:rsidTr="00AD2F20">
        <w:trPr>
          <w:jc w:val="center"/>
        </w:trPr>
        <w:tc>
          <w:tcPr>
            <w:tcW w:w="0" w:type="auto"/>
          </w:tcPr>
          <w:p w14:paraId="450C8D1A" w14:textId="77777777" w:rsidR="002B6147" w:rsidRPr="008227B8" w:rsidRDefault="002B6147" w:rsidP="002B6147">
            <w:pPr>
              <w:keepNext/>
              <w:keepLines/>
              <w:spacing w:after="0"/>
              <w:rPr>
                <w:rFonts w:ascii="Arial" w:eastAsia="SimSun" w:hAnsi="Arial" w:cs="Arial"/>
                <w:snapToGrid w:val="0"/>
                <w:sz w:val="18"/>
              </w:rPr>
            </w:pPr>
            <w:bookmarkStart w:id="881" w:name="_MCCTEMPBM_CRPT22660678___7" w:colFirst="0" w:colLast="0"/>
            <w:bookmarkEnd w:id="880"/>
            <w:r w:rsidRPr="008227B8">
              <w:rPr>
                <w:rFonts w:ascii="Arial" w:eastAsia="SimSun" w:hAnsi="Arial" w:cs="Arial"/>
                <w:snapToGrid w:val="0"/>
                <w:sz w:val="18"/>
              </w:rPr>
              <w:t>Communications Receive Failure</w:t>
            </w:r>
          </w:p>
        </w:tc>
        <w:tc>
          <w:tcPr>
            <w:tcW w:w="1397" w:type="dxa"/>
          </w:tcPr>
          <w:p w14:paraId="0D8DFD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1D9BF05" w14:textId="77777777" w:rsidTr="00AD2F20">
        <w:trPr>
          <w:jc w:val="center"/>
        </w:trPr>
        <w:tc>
          <w:tcPr>
            <w:tcW w:w="0" w:type="auto"/>
          </w:tcPr>
          <w:p w14:paraId="527F19DD" w14:textId="77777777" w:rsidR="002B6147" w:rsidRPr="008227B8" w:rsidRDefault="002B6147" w:rsidP="002B6147">
            <w:pPr>
              <w:keepNext/>
              <w:keepLines/>
              <w:spacing w:after="0"/>
              <w:rPr>
                <w:rFonts w:ascii="Arial" w:eastAsia="SimSun" w:hAnsi="Arial" w:cs="Arial"/>
                <w:snapToGrid w:val="0"/>
                <w:sz w:val="18"/>
              </w:rPr>
            </w:pPr>
            <w:bookmarkStart w:id="882" w:name="_MCCTEMPBM_CRPT22660679___7" w:colFirst="0" w:colLast="0"/>
            <w:bookmarkEnd w:id="881"/>
            <w:r w:rsidRPr="008227B8">
              <w:rPr>
                <w:rFonts w:ascii="Arial" w:eastAsia="SimSun" w:hAnsi="Arial" w:cs="Arial"/>
                <w:snapToGrid w:val="0"/>
                <w:sz w:val="18"/>
              </w:rPr>
              <w:t xml:space="preserve">Communications Transmit Failure </w:t>
            </w:r>
          </w:p>
        </w:tc>
        <w:tc>
          <w:tcPr>
            <w:tcW w:w="1397" w:type="dxa"/>
          </w:tcPr>
          <w:p w14:paraId="71101A9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D5B2807" w14:textId="77777777" w:rsidTr="00AD2F20">
        <w:trPr>
          <w:jc w:val="center"/>
        </w:trPr>
        <w:tc>
          <w:tcPr>
            <w:tcW w:w="0" w:type="auto"/>
          </w:tcPr>
          <w:p w14:paraId="6981EF77" w14:textId="77777777" w:rsidR="002B6147" w:rsidRPr="008227B8" w:rsidRDefault="002B6147" w:rsidP="002B6147">
            <w:pPr>
              <w:keepNext/>
              <w:keepLines/>
              <w:spacing w:after="0"/>
              <w:rPr>
                <w:rFonts w:ascii="Arial" w:eastAsia="SimSun" w:hAnsi="Arial" w:cs="Arial"/>
                <w:snapToGrid w:val="0"/>
                <w:sz w:val="18"/>
              </w:rPr>
            </w:pPr>
            <w:bookmarkStart w:id="883" w:name="_MCCTEMPBM_CRPT22660680___7" w:colFirst="0" w:colLast="0"/>
            <w:bookmarkEnd w:id="882"/>
            <w:r w:rsidRPr="008227B8">
              <w:rPr>
                <w:rFonts w:ascii="Arial" w:eastAsia="SimSun" w:hAnsi="Arial" w:cs="Arial"/>
                <w:snapToGrid w:val="0"/>
                <w:sz w:val="18"/>
              </w:rPr>
              <w:t>Modulation Failure</w:t>
            </w:r>
          </w:p>
        </w:tc>
        <w:tc>
          <w:tcPr>
            <w:tcW w:w="1397" w:type="dxa"/>
          </w:tcPr>
          <w:p w14:paraId="38CCA1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C203D01" w14:textId="77777777" w:rsidTr="00AD2F20">
        <w:trPr>
          <w:jc w:val="center"/>
        </w:trPr>
        <w:tc>
          <w:tcPr>
            <w:tcW w:w="0" w:type="auto"/>
          </w:tcPr>
          <w:p w14:paraId="4D1B4732" w14:textId="77777777" w:rsidR="002B6147" w:rsidRPr="008227B8" w:rsidRDefault="002B6147" w:rsidP="002B6147">
            <w:pPr>
              <w:keepNext/>
              <w:keepLines/>
              <w:spacing w:after="0"/>
              <w:rPr>
                <w:rFonts w:ascii="Arial" w:eastAsia="SimSun" w:hAnsi="Arial" w:cs="Arial"/>
                <w:snapToGrid w:val="0"/>
                <w:sz w:val="18"/>
              </w:rPr>
            </w:pPr>
            <w:bookmarkStart w:id="884" w:name="_MCCTEMPBM_CRPT22660681___7" w:colFirst="0" w:colLast="0"/>
            <w:bookmarkEnd w:id="883"/>
            <w:r w:rsidRPr="008227B8">
              <w:rPr>
                <w:rFonts w:ascii="Arial" w:eastAsia="SimSun" w:hAnsi="Arial" w:cs="Arial"/>
                <w:snapToGrid w:val="0"/>
                <w:sz w:val="18"/>
              </w:rPr>
              <w:t xml:space="preserve">Demodulation Failure </w:t>
            </w:r>
          </w:p>
        </w:tc>
        <w:tc>
          <w:tcPr>
            <w:tcW w:w="1397" w:type="dxa"/>
          </w:tcPr>
          <w:p w14:paraId="2A871AE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4826DA9" w14:textId="77777777" w:rsidTr="00AD2F20">
        <w:trPr>
          <w:jc w:val="center"/>
        </w:trPr>
        <w:tc>
          <w:tcPr>
            <w:tcW w:w="0" w:type="auto"/>
          </w:tcPr>
          <w:p w14:paraId="1BD11978" w14:textId="77777777" w:rsidR="002B6147" w:rsidRPr="008227B8" w:rsidRDefault="002B6147" w:rsidP="002B6147">
            <w:pPr>
              <w:keepNext/>
              <w:keepLines/>
              <w:spacing w:after="0"/>
              <w:rPr>
                <w:rFonts w:ascii="Arial" w:eastAsia="SimSun" w:hAnsi="Arial" w:cs="Arial"/>
                <w:snapToGrid w:val="0"/>
                <w:sz w:val="18"/>
              </w:rPr>
            </w:pPr>
            <w:bookmarkStart w:id="885" w:name="_MCCTEMPBM_CRPT22660682___7"/>
            <w:bookmarkEnd w:id="884"/>
            <w:r w:rsidRPr="008227B8">
              <w:rPr>
                <w:rFonts w:ascii="Arial" w:eastAsia="SimSun" w:hAnsi="Arial" w:cs="Courier New"/>
                <w:sz w:val="18"/>
                <w:szCs w:val="16"/>
                <w:lang w:eastAsia="zh-CN"/>
              </w:rPr>
              <w:t>NOTE 2:</w:t>
            </w:r>
            <w:r w:rsidRPr="008227B8">
              <w:rPr>
                <w:rFonts w:ascii="Arial" w:eastAsia="SimSun" w:hAnsi="Arial" w:cs="Courier New"/>
                <w:sz w:val="18"/>
                <w:szCs w:val="16"/>
                <w:lang w:eastAsia="zh-CN"/>
              </w:rPr>
              <w:tab/>
              <w:t xml:space="preserve"> Values 21-26 correspond to duplicated probable causes.</w:t>
            </w:r>
            <w:bookmarkEnd w:id="885"/>
          </w:p>
        </w:tc>
        <w:tc>
          <w:tcPr>
            <w:tcW w:w="1397" w:type="dxa"/>
          </w:tcPr>
          <w:p w14:paraId="3FCADCB9"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09B667DF" w14:textId="77777777" w:rsidTr="00AD2F20">
        <w:trPr>
          <w:jc w:val="center"/>
        </w:trPr>
        <w:tc>
          <w:tcPr>
            <w:tcW w:w="0" w:type="auto"/>
          </w:tcPr>
          <w:p w14:paraId="7AB5DF08" w14:textId="77777777" w:rsidR="002B6147" w:rsidRPr="008227B8"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bookmarkStart w:id="886" w:name="_MCCTEMPBM_CRPT22660683___7"/>
            <w:r w:rsidRPr="008227B8">
              <w:rPr>
                <w:rFonts w:ascii="Arial" w:eastAsia="SimSun" w:hAnsi="Arial" w:cs="Courier New"/>
                <w:sz w:val="18"/>
                <w:szCs w:val="16"/>
                <w:lang w:eastAsia="zh-CN"/>
              </w:rPr>
              <w:t>NOTE 3:</w:t>
            </w:r>
            <w:r w:rsidRPr="008227B8">
              <w:rPr>
                <w:rFonts w:ascii="Arial" w:eastAsia="SimSun" w:hAnsi="Arial" w:cs="Courier New"/>
                <w:sz w:val="18"/>
                <w:szCs w:val="16"/>
                <w:lang w:eastAsia="zh-CN"/>
              </w:rPr>
              <w:tab/>
              <w:t xml:space="preserve"> Values 27-50 are reserved for M.3100 potential future extensions.</w:t>
            </w:r>
            <w:bookmarkEnd w:id="886"/>
          </w:p>
        </w:tc>
        <w:tc>
          <w:tcPr>
            <w:tcW w:w="1397" w:type="dxa"/>
          </w:tcPr>
          <w:p w14:paraId="2E3A32AA"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0D855CCA" w14:textId="77777777" w:rsidTr="00AD2F20">
        <w:trPr>
          <w:jc w:val="center"/>
        </w:trPr>
        <w:tc>
          <w:tcPr>
            <w:tcW w:w="0" w:type="auto"/>
          </w:tcPr>
          <w:p w14:paraId="35BB8DC2" w14:textId="77777777" w:rsidR="002B6147" w:rsidRPr="008227B8" w:rsidRDefault="002B6147" w:rsidP="002B6147">
            <w:pPr>
              <w:keepNext/>
              <w:keepLines/>
              <w:spacing w:after="0"/>
              <w:rPr>
                <w:rFonts w:ascii="Arial" w:eastAsia="SimSun" w:hAnsi="Arial" w:cs="Arial"/>
                <w:snapToGrid w:val="0"/>
                <w:sz w:val="18"/>
              </w:rPr>
            </w:pPr>
            <w:bookmarkStart w:id="887" w:name="_MCCTEMPBM_CRPT22660684___7" w:colFirst="0" w:colLast="0"/>
            <w:r w:rsidRPr="008227B8">
              <w:rPr>
                <w:rFonts w:ascii="Arial" w:eastAsia="SimSun" w:hAnsi="Arial" w:cs="Arial"/>
                <w:snapToGrid w:val="0"/>
                <w:sz w:val="18"/>
              </w:rPr>
              <w:t>Back Plane Failure</w:t>
            </w:r>
          </w:p>
        </w:tc>
        <w:tc>
          <w:tcPr>
            <w:tcW w:w="1397" w:type="dxa"/>
          </w:tcPr>
          <w:p w14:paraId="773A2AB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039C32E" w14:textId="77777777" w:rsidTr="00AD2F20">
        <w:trPr>
          <w:jc w:val="center"/>
        </w:trPr>
        <w:tc>
          <w:tcPr>
            <w:tcW w:w="0" w:type="auto"/>
          </w:tcPr>
          <w:p w14:paraId="50456EC0" w14:textId="77777777" w:rsidR="002B6147" w:rsidRPr="008227B8" w:rsidRDefault="002B6147" w:rsidP="002B6147">
            <w:pPr>
              <w:keepNext/>
              <w:keepLines/>
              <w:spacing w:after="0"/>
              <w:rPr>
                <w:rFonts w:ascii="Arial" w:eastAsia="SimSun" w:hAnsi="Arial" w:cs="Arial"/>
                <w:snapToGrid w:val="0"/>
                <w:sz w:val="18"/>
              </w:rPr>
            </w:pPr>
            <w:bookmarkStart w:id="888" w:name="_MCCTEMPBM_CRPT22660685___7" w:colFirst="0" w:colLast="0"/>
            <w:bookmarkEnd w:id="887"/>
            <w:r w:rsidRPr="008227B8">
              <w:rPr>
                <w:rFonts w:ascii="Arial" w:eastAsia="SimSun" w:hAnsi="Arial" w:cs="Arial"/>
                <w:snapToGrid w:val="0"/>
                <w:sz w:val="18"/>
              </w:rPr>
              <w:t>Data Set Problem</w:t>
            </w:r>
          </w:p>
        </w:tc>
        <w:tc>
          <w:tcPr>
            <w:tcW w:w="1397" w:type="dxa"/>
          </w:tcPr>
          <w:p w14:paraId="12B68C8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EE72B6" w14:textId="77777777" w:rsidTr="00AD2F20">
        <w:trPr>
          <w:jc w:val="center"/>
        </w:trPr>
        <w:tc>
          <w:tcPr>
            <w:tcW w:w="0" w:type="auto"/>
          </w:tcPr>
          <w:p w14:paraId="43016EAA" w14:textId="77777777" w:rsidR="002B6147" w:rsidRPr="008227B8" w:rsidRDefault="002B6147" w:rsidP="002B6147">
            <w:pPr>
              <w:keepNext/>
              <w:keepLines/>
              <w:spacing w:after="0"/>
              <w:rPr>
                <w:rFonts w:ascii="Arial" w:eastAsia="SimSun" w:hAnsi="Arial" w:cs="Arial"/>
                <w:snapToGrid w:val="0"/>
                <w:sz w:val="18"/>
              </w:rPr>
            </w:pPr>
            <w:bookmarkStart w:id="889" w:name="_MCCTEMPBM_CRPT22660686___7" w:colFirst="0" w:colLast="0"/>
            <w:bookmarkEnd w:id="888"/>
            <w:r w:rsidRPr="008227B8">
              <w:rPr>
                <w:rFonts w:ascii="Arial" w:eastAsia="SimSun" w:hAnsi="Arial" w:cs="Arial"/>
                <w:snapToGrid w:val="0"/>
                <w:sz w:val="18"/>
              </w:rPr>
              <w:t xml:space="preserve">Equipment Identifier Duplication </w:t>
            </w:r>
          </w:p>
        </w:tc>
        <w:tc>
          <w:tcPr>
            <w:tcW w:w="1397" w:type="dxa"/>
          </w:tcPr>
          <w:p w14:paraId="28FF370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4677707" w14:textId="77777777" w:rsidTr="00AD2F20">
        <w:trPr>
          <w:jc w:val="center"/>
        </w:trPr>
        <w:tc>
          <w:tcPr>
            <w:tcW w:w="0" w:type="auto"/>
          </w:tcPr>
          <w:p w14:paraId="13B39D4A" w14:textId="77777777" w:rsidR="002B6147" w:rsidRPr="008227B8" w:rsidRDefault="002B6147" w:rsidP="002B6147">
            <w:pPr>
              <w:keepNext/>
              <w:keepLines/>
              <w:spacing w:after="0"/>
              <w:rPr>
                <w:rFonts w:ascii="Arial" w:eastAsia="SimSun" w:hAnsi="Arial" w:cs="Arial"/>
                <w:snapToGrid w:val="0"/>
                <w:sz w:val="18"/>
              </w:rPr>
            </w:pPr>
            <w:bookmarkStart w:id="890" w:name="_MCCTEMPBM_CRPT22660687___7" w:colFirst="0" w:colLast="0"/>
            <w:bookmarkEnd w:id="889"/>
            <w:r w:rsidRPr="008227B8">
              <w:rPr>
                <w:rFonts w:ascii="Arial" w:eastAsia="SimSun" w:hAnsi="Arial" w:cs="Arial"/>
                <w:snapToGrid w:val="0"/>
                <w:sz w:val="18"/>
              </w:rPr>
              <w:t xml:space="preserve">External IF Device Problem </w:t>
            </w:r>
          </w:p>
        </w:tc>
        <w:tc>
          <w:tcPr>
            <w:tcW w:w="1397" w:type="dxa"/>
          </w:tcPr>
          <w:p w14:paraId="6CA5EC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2BE7093" w14:textId="77777777" w:rsidTr="00AD2F20">
        <w:trPr>
          <w:jc w:val="center"/>
        </w:trPr>
        <w:tc>
          <w:tcPr>
            <w:tcW w:w="0" w:type="auto"/>
          </w:tcPr>
          <w:p w14:paraId="004E29C7" w14:textId="77777777" w:rsidR="002B6147" w:rsidRPr="008227B8" w:rsidRDefault="002B6147" w:rsidP="002B6147">
            <w:pPr>
              <w:keepNext/>
              <w:keepLines/>
              <w:spacing w:after="0"/>
              <w:rPr>
                <w:rFonts w:ascii="Arial" w:eastAsia="SimSun" w:hAnsi="Arial" w:cs="Arial"/>
                <w:snapToGrid w:val="0"/>
                <w:sz w:val="18"/>
              </w:rPr>
            </w:pPr>
            <w:bookmarkStart w:id="891" w:name="_MCCTEMPBM_CRPT22660688___7" w:colFirst="0" w:colLast="0"/>
            <w:bookmarkEnd w:id="890"/>
            <w:r w:rsidRPr="008227B8">
              <w:rPr>
                <w:rFonts w:ascii="Arial" w:eastAsia="SimSun" w:hAnsi="Arial" w:cs="Arial"/>
                <w:snapToGrid w:val="0"/>
                <w:sz w:val="18"/>
              </w:rPr>
              <w:t xml:space="preserve">Line Card Problem </w:t>
            </w:r>
          </w:p>
        </w:tc>
        <w:tc>
          <w:tcPr>
            <w:tcW w:w="1397" w:type="dxa"/>
          </w:tcPr>
          <w:p w14:paraId="51A56FC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A5D8555" w14:textId="77777777" w:rsidTr="00AD2F20">
        <w:trPr>
          <w:jc w:val="center"/>
        </w:trPr>
        <w:tc>
          <w:tcPr>
            <w:tcW w:w="0" w:type="auto"/>
          </w:tcPr>
          <w:p w14:paraId="6EF1979C" w14:textId="77777777" w:rsidR="002B6147" w:rsidRPr="008227B8" w:rsidRDefault="002B6147" w:rsidP="002B6147">
            <w:pPr>
              <w:keepNext/>
              <w:keepLines/>
              <w:spacing w:after="0"/>
              <w:rPr>
                <w:rFonts w:ascii="Arial" w:eastAsia="SimSun" w:hAnsi="Arial" w:cs="Arial"/>
                <w:snapToGrid w:val="0"/>
                <w:sz w:val="18"/>
              </w:rPr>
            </w:pPr>
            <w:bookmarkStart w:id="892" w:name="_MCCTEMPBM_CRPT22660689___7" w:colFirst="0" w:colLast="0"/>
            <w:bookmarkEnd w:id="891"/>
            <w:r w:rsidRPr="008227B8">
              <w:rPr>
                <w:rFonts w:ascii="Arial" w:eastAsia="SimSun" w:hAnsi="Arial" w:cs="Arial"/>
                <w:snapToGrid w:val="0"/>
                <w:sz w:val="18"/>
              </w:rPr>
              <w:t xml:space="preserve">Multiplexer Problem </w:t>
            </w:r>
          </w:p>
        </w:tc>
        <w:tc>
          <w:tcPr>
            <w:tcW w:w="1397" w:type="dxa"/>
          </w:tcPr>
          <w:p w14:paraId="45521E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D133A77" w14:textId="77777777" w:rsidTr="00AD2F20">
        <w:trPr>
          <w:jc w:val="center"/>
        </w:trPr>
        <w:tc>
          <w:tcPr>
            <w:tcW w:w="0" w:type="auto"/>
          </w:tcPr>
          <w:p w14:paraId="70D102EA" w14:textId="77777777" w:rsidR="002B6147" w:rsidRPr="008227B8" w:rsidRDefault="002B6147" w:rsidP="002B6147">
            <w:pPr>
              <w:keepNext/>
              <w:keepLines/>
              <w:spacing w:after="0"/>
              <w:rPr>
                <w:rFonts w:ascii="Arial" w:eastAsia="SimSun" w:hAnsi="Arial" w:cs="Arial"/>
                <w:snapToGrid w:val="0"/>
                <w:sz w:val="18"/>
              </w:rPr>
            </w:pPr>
            <w:bookmarkStart w:id="893" w:name="_MCCTEMPBM_CRPT22660690___7" w:colFirst="0" w:colLast="0"/>
            <w:bookmarkEnd w:id="892"/>
            <w:r w:rsidRPr="008227B8">
              <w:rPr>
                <w:rFonts w:ascii="Arial" w:eastAsia="SimSun" w:hAnsi="Arial" w:cs="Arial"/>
                <w:snapToGrid w:val="0"/>
                <w:sz w:val="18"/>
              </w:rPr>
              <w:t xml:space="preserve">NE Identifier Duplication </w:t>
            </w:r>
          </w:p>
        </w:tc>
        <w:tc>
          <w:tcPr>
            <w:tcW w:w="1397" w:type="dxa"/>
          </w:tcPr>
          <w:p w14:paraId="1D69C0B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9923812" w14:textId="77777777" w:rsidTr="00AD2F20">
        <w:trPr>
          <w:jc w:val="center"/>
        </w:trPr>
        <w:tc>
          <w:tcPr>
            <w:tcW w:w="0" w:type="auto"/>
          </w:tcPr>
          <w:p w14:paraId="65B6EF73" w14:textId="77777777" w:rsidR="002B6147" w:rsidRPr="008227B8" w:rsidRDefault="002B6147" w:rsidP="002B6147">
            <w:pPr>
              <w:keepNext/>
              <w:keepLines/>
              <w:spacing w:after="0"/>
              <w:rPr>
                <w:rFonts w:ascii="Arial" w:eastAsia="SimSun" w:hAnsi="Arial" w:cs="Arial"/>
                <w:snapToGrid w:val="0"/>
                <w:sz w:val="18"/>
              </w:rPr>
            </w:pPr>
            <w:bookmarkStart w:id="894" w:name="_MCCTEMPBM_CRPT22660691___7" w:colFirst="0" w:colLast="0"/>
            <w:bookmarkEnd w:id="893"/>
            <w:r w:rsidRPr="008227B8">
              <w:rPr>
                <w:rFonts w:ascii="Arial" w:eastAsia="SimSun" w:hAnsi="Arial" w:cs="Arial"/>
                <w:snapToGrid w:val="0"/>
                <w:sz w:val="18"/>
              </w:rPr>
              <w:t xml:space="preserve">Power Problem </w:t>
            </w:r>
          </w:p>
        </w:tc>
        <w:tc>
          <w:tcPr>
            <w:tcW w:w="1397" w:type="dxa"/>
          </w:tcPr>
          <w:p w14:paraId="360CF1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617607F" w14:textId="77777777" w:rsidTr="00AD2F20">
        <w:trPr>
          <w:jc w:val="center"/>
        </w:trPr>
        <w:tc>
          <w:tcPr>
            <w:tcW w:w="0" w:type="auto"/>
          </w:tcPr>
          <w:p w14:paraId="697DD23E" w14:textId="77777777" w:rsidR="002B6147" w:rsidRPr="008227B8" w:rsidRDefault="002B6147" w:rsidP="002B6147">
            <w:pPr>
              <w:keepNext/>
              <w:keepLines/>
              <w:spacing w:after="0"/>
              <w:rPr>
                <w:rFonts w:ascii="Arial" w:eastAsia="SimSun" w:hAnsi="Arial" w:cs="Arial"/>
                <w:snapToGrid w:val="0"/>
                <w:sz w:val="18"/>
              </w:rPr>
            </w:pPr>
            <w:bookmarkStart w:id="895" w:name="_MCCTEMPBM_CRPT22660692___7" w:colFirst="0" w:colLast="0"/>
            <w:bookmarkEnd w:id="894"/>
            <w:r w:rsidRPr="008227B8">
              <w:rPr>
                <w:rFonts w:ascii="Arial" w:eastAsia="SimSun" w:hAnsi="Arial" w:cs="Arial"/>
                <w:snapToGrid w:val="0"/>
                <w:sz w:val="18"/>
              </w:rPr>
              <w:t>Power Supply Failure</w:t>
            </w:r>
          </w:p>
        </w:tc>
        <w:tc>
          <w:tcPr>
            <w:tcW w:w="1397" w:type="dxa"/>
          </w:tcPr>
          <w:p w14:paraId="1AF78E36"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4E25F72" w14:textId="77777777" w:rsidTr="00AD2F20">
        <w:trPr>
          <w:jc w:val="center"/>
        </w:trPr>
        <w:tc>
          <w:tcPr>
            <w:tcW w:w="0" w:type="auto"/>
          </w:tcPr>
          <w:p w14:paraId="69DDA86C" w14:textId="77777777" w:rsidR="002B6147" w:rsidRPr="008227B8" w:rsidRDefault="002B6147" w:rsidP="002B6147">
            <w:pPr>
              <w:keepNext/>
              <w:keepLines/>
              <w:spacing w:after="0"/>
              <w:rPr>
                <w:rFonts w:ascii="Arial" w:eastAsia="SimSun" w:hAnsi="Arial" w:cs="Arial"/>
                <w:snapToGrid w:val="0"/>
                <w:sz w:val="18"/>
              </w:rPr>
            </w:pPr>
            <w:bookmarkStart w:id="896" w:name="_MCCTEMPBM_CRPT22660693___7" w:colFirst="0" w:colLast="0"/>
            <w:bookmarkEnd w:id="895"/>
            <w:r w:rsidRPr="008227B8">
              <w:rPr>
                <w:rFonts w:ascii="Arial" w:eastAsia="SimSun" w:hAnsi="Arial" w:cs="Arial"/>
                <w:snapToGrid w:val="0"/>
                <w:sz w:val="18"/>
              </w:rPr>
              <w:t xml:space="preserve">Processor Problem </w:t>
            </w:r>
          </w:p>
        </w:tc>
        <w:tc>
          <w:tcPr>
            <w:tcW w:w="1397" w:type="dxa"/>
          </w:tcPr>
          <w:p w14:paraId="7793319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BD1025B" w14:textId="77777777" w:rsidTr="00AD2F20">
        <w:trPr>
          <w:jc w:val="center"/>
        </w:trPr>
        <w:tc>
          <w:tcPr>
            <w:tcW w:w="0" w:type="auto"/>
          </w:tcPr>
          <w:p w14:paraId="5B748057" w14:textId="77777777" w:rsidR="002B6147" w:rsidRPr="008227B8" w:rsidRDefault="002B6147" w:rsidP="002B6147">
            <w:pPr>
              <w:keepNext/>
              <w:keepLines/>
              <w:spacing w:after="0"/>
              <w:rPr>
                <w:rFonts w:ascii="Arial" w:eastAsia="SimSun" w:hAnsi="Arial" w:cs="Arial"/>
                <w:snapToGrid w:val="0"/>
                <w:sz w:val="18"/>
              </w:rPr>
            </w:pPr>
            <w:bookmarkStart w:id="897" w:name="_MCCTEMPBM_CRPT22660694___7" w:colFirst="0" w:colLast="0"/>
            <w:bookmarkEnd w:id="896"/>
            <w:r w:rsidRPr="008227B8">
              <w:rPr>
                <w:rFonts w:ascii="Arial" w:eastAsia="SimSun" w:hAnsi="Arial" w:cs="Arial"/>
                <w:snapToGrid w:val="0"/>
                <w:sz w:val="18"/>
              </w:rPr>
              <w:t xml:space="preserve">Protection Path Failure </w:t>
            </w:r>
          </w:p>
        </w:tc>
        <w:tc>
          <w:tcPr>
            <w:tcW w:w="1397" w:type="dxa"/>
          </w:tcPr>
          <w:p w14:paraId="1F6C60F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0589997" w14:textId="77777777" w:rsidTr="00AD2F20">
        <w:trPr>
          <w:jc w:val="center"/>
        </w:trPr>
        <w:tc>
          <w:tcPr>
            <w:tcW w:w="0" w:type="auto"/>
          </w:tcPr>
          <w:p w14:paraId="3C5424FE" w14:textId="77777777" w:rsidR="002B6147" w:rsidRPr="008227B8" w:rsidRDefault="002B6147" w:rsidP="002B6147">
            <w:pPr>
              <w:keepNext/>
              <w:keepLines/>
              <w:spacing w:after="0"/>
              <w:rPr>
                <w:rFonts w:ascii="Arial" w:eastAsia="SimSun" w:hAnsi="Arial" w:cs="Arial"/>
                <w:snapToGrid w:val="0"/>
                <w:sz w:val="18"/>
              </w:rPr>
            </w:pPr>
            <w:bookmarkStart w:id="898" w:name="_MCCTEMPBM_CRPT22660695___7" w:colFirst="0" w:colLast="0"/>
            <w:bookmarkEnd w:id="897"/>
            <w:r w:rsidRPr="008227B8">
              <w:rPr>
                <w:rFonts w:ascii="Arial" w:eastAsia="SimSun" w:hAnsi="Arial" w:cs="Arial"/>
                <w:snapToGrid w:val="0"/>
                <w:sz w:val="18"/>
              </w:rPr>
              <w:t xml:space="preserve">Receiver Failure </w:t>
            </w:r>
          </w:p>
        </w:tc>
        <w:tc>
          <w:tcPr>
            <w:tcW w:w="1397" w:type="dxa"/>
          </w:tcPr>
          <w:p w14:paraId="031BE62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1F1B198" w14:textId="77777777" w:rsidTr="00AD2F20">
        <w:trPr>
          <w:jc w:val="center"/>
        </w:trPr>
        <w:tc>
          <w:tcPr>
            <w:tcW w:w="0" w:type="auto"/>
          </w:tcPr>
          <w:p w14:paraId="42091DA2" w14:textId="77777777" w:rsidR="002B6147" w:rsidRPr="008227B8" w:rsidRDefault="002B6147" w:rsidP="002B6147">
            <w:pPr>
              <w:keepNext/>
              <w:keepLines/>
              <w:spacing w:after="0"/>
              <w:rPr>
                <w:rFonts w:ascii="Arial" w:eastAsia="SimSun" w:hAnsi="Arial" w:cs="Arial"/>
                <w:snapToGrid w:val="0"/>
                <w:sz w:val="18"/>
              </w:rPr>
            </w:pPr>
            <w:bookmarkStart w:id="899" w:name="_MCCTEMPBM_CRPT22660696___7" w:colFirst="0" w:colLast="0"/>
            <w:bookmarkEnd w:id="898"/>
            <w:r w:rsidRPr="008227B8">
              <w:rPr>
                <w:rFonts w:ascii="Arial" w:eastAsia="SimSun" w:hAnsi="Arial" w:cs="Arial"/>
                <w:snapToGrid w:val="0"/>
                <w:sz w:val="18"/>
              </w:rPr>
              <w:t xml:space="preserve">Replaceable Unit Missing </w:t>
            </w:r>
          </w:p>
        </w:tc>
        <w:tc>
          <w:tcPr>
            <w:tcW w:w="1397" w:type="dxa"/>
          </w:tcPr>
          <w:p w14:paraId="72C2B0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FDEB74" w14:textId="77777777" w:rsidTr="00AD2F20">
        <w:trPr>
          <w:jc w:val="center"/>
        </w:trPr>
        <w:tc>
          <w:tcPr>
            <w:tcW w:w="0" w:type="auto"/>
          </w:tcPr>
          <w:p w14:paraId="2036DC61" w14:textId="77777777" w:rsidR="002B6147" w:rsidRPr="008227B8" w:rsidRDefault="002B6147" w:rsidP="002B6147">
            <w:pPr>
              <w:keepNext/>
              <w:keepLines/>
              <w:spacing w:after="0"/>
              <w:rPr>
                <w:rFonts w:ascii="Arial" w:eastAsia="SimSun" w:hAnsi="Arial" w:cs="Arial"/>
                <w:snapToGrid w:val="0"/>
                <w:sz w:val="18"/>
              </w:rPr>
            </w:pPr>
            <w:bookmarkStart w:id="900" w:name="_MCCTEMPBM_CRPT22660697___7" w:colFirst="0" w:colLast="0"/>
            <w:bookmarkEnd w:id="899"/>
            <w:r w:rsidRPr="008227B8">
              <w:rPr>
                <w:rFonts w:ascii="Arial" w:eastAsia="SimSun" w:hAnsi="Arial" w:cs="Arial"/>
                <w:snapToGrid w:val="0"/>
                <w:sz w:val="18"/>
              </w:rPr>
              <w:t xml:space="preserve">Replaceable Unit Type Mismatch </w:t>
            </w:r>
          </w:p>
        </w:tc>
        <w:tc>
          <w:tcPr>
            <w:tcW w:w="1397" w:type="dxa"/>
          </w:tcPr>
          <w:p w14:paraId="73B125A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3EF8BB" w14:textId="77777777" w:rsidTr="00AD2F20">
        <w:trPr>
          <w:jc w:val="center"/>
        </w:trPr>
        <w:tc>
          <w:tcPr>
            <w:tcW w:w="0" w:type="auto"/>
          </w:tcPr>
          <w:p w14:paraId="413EAA1E" w14:textId="77777777" w:rsidR="002B6147" w:rsidRPr="008227B8" w:rsidRDefault="002B6147" w:rsidP="002B6147">
            <w:pPr>
              <w:keepNext/>
              <w:keepLines/>
              <w:spacing w:after="0"/>
              <w:rPr>
                <w:rFonts w:ascii="Arial" w:eastAsia="SimSun" w:hAnsi="Arial" w:cs="Arial"/>
                <w:snapToGrid w:val="0"/>
                <w:sz w:val="18"/>
              </w:rPr>
            </w:pPr>
            <w:bookmarkStart w:id="901" w:name="_MCCTEMPBM_CRPT22660698___7" w:colFirst="0" w:colLast="0"/>
            <w:bookmarkEnd w:id="900"/>
            <w:r w:rsidRPr="008227B8">
              <w:rPr>
                <w:rFonts w:ascii="Arial" w:eastAsia="SimSun" w:hAnsi="Arial" w:cs="Arial"/>
                <w:snapToGrid w:val="0"/>
                <w:sz w:val="18"/>
              </w:rPr>
              <w:t xml:space="preserve">Synchronization Source Mismatch </w:t>
            </w:r>
          </w:p>
        </w:tc>
        <w:tc>
          <w:tcPr>
            <w:tcW w:w="1397" w:type="dxa"/>
          </w:tcPr>
          <w:p w14:paraId="1C1106C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70D65D8" w14:textId="77777777" w:rsidTr="00AD2F20">
        <w:trPr>
          <w:jc w:val="center"/>
        </w:trPr>
        <w:tc>
          <w:tcPr>
            <w:tcW w:w="0" w:type="auto"/>
          </w:tcPr>
          <w:p w14:paraId="0ED90D5B" w14:textId="77777777" w:rsidR="002B6147" w:rsidRPr="008227B8" w:rsidRDefault="002B6147" w:rsidP="002B6147">
            <w:pPr>
              <w:keepNext/>
              <w:keepLines/>
              <w:spacing w:after="0"/>
              <w:rPr>
                <w:rFonts w:ascii="Arial" w:eastAsia="SimSun" w:hAnsi="Arial" w:cs="Arial"/>
                <w:snapToGrid w:val="0"/>
                <w:sz w:val="18"/>
              </w:rPr>
            </w:pPr>
            <w:bookmarkStart w:id="902" w:name="_MCCTEMPBM_CRPT22660699___7" w:colFirst="0" w:colLast="0"/>
            <w:bookmarkEnd w:id="901"/>
            <w:r w:rsidRPr="008227B8">
              <w:rPr>
                <w:rFonts w:ascii="Arial" w:eastAsia="SimSun" w:hAnsi="Arial" w:cs="Arial"/>
                <w:snapToGrid w:val="0"/>
                <w:sz w:val="18"/>
              </w:rPr>
              <w:t xml:space="preserve">Terminal Problem </w:t>
            </w:r>
          </w:p>
        </w:tc>
        <w:tc>
          <w:tcPr>
            <w:tcW w:w="1397" w:type="dxa"/>
          </w:tcPr>
          <w:p w14:paraId="37E2135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3CE045E" w14:textId="77777777" w:rsidTr="00AD2F20">
        <w:trPr>
          <w:jc w:val="center"/>
        </w:trPr>
        <w:tc>
          <w:tcPr>
            <w:tcW w:w="0" w:type="auto"/>
          </w:tcPr>
          <w:p w14:paraId="5808FCDD" w14:textId="77777777" w:rsidR="002B6147" w:rsidRPr="008227B8" w:rsidRDefault="002B6147" w:rsidP="002B6147">
            <w:pPr>
              <w:keepNext/>
              <w:keepLines/>
              <w:spacing w:after="0"/>
              <w:rPr>
                <w:rFonts w:ascii="Arial" w:eastAsia="SimSun" w:hAnsi="Arial" w:cs="Arial"/>
                <w:snapToGrid w:val="0"/>
                <w:sz w:val="18"/>
              </w:rPr>
            </w:pPr>
            <w:bookmarkStart w:id="903" w:name="_MCCTEMPBM_CRPT22660700___7" w:colFirst="0" w:colLast="0"/>
            <w:bookmarkEnd w:id="902"/>
            <w:r w:rsidRPr="008227B8">
              <w:rPr>
                <w:rFonts w:ascii="Arial" w:eastAsia="SimSun" w:hAnsi="Arial" w:cs="Arial"/>
                <w:snapToGrid w:val="0"/>
                <w:sz w:val="18"/>
              </w:rPr>
              <w:t xml:space="preserve">Timing Problem </w:t>
            </w:r>
          </w:p>
        </w:tc>
        <w:tc>
          <w:tcPr>
            <w:tcW w:w="1397" w:type="dxa"/>
          </w:tcPr>
          <w:p w14:paraId="6BD98B9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8730181" w14:textId="77777777" w:rsidTr="00AD2F20">
        <w:trPr>
          <w:jc w:val="center"/>
        </w:trPr>
        <w:tc>
          <w:tcPr>
            <w:tcW w:w="0" w:type="auto"/>
          </w:tcPr>
          <w:p w14:paraId="618A4737" w14:textId="77777777" w:rsidR="002B6147" w:rsidRPr="008227B8" w:rsidRDefault="002B6147" w:rsidP="002B6147">
            <w:pPr>
              <w:keepNext/>
              <w:keepLines/>
              <w:spacing w:after="0"/>
              <w:rPr>
                <w:rFonts w:ascii="Arial" w:eastAsia="SimSun" w:hAnsi="Arial" w:cs="Arial"/>
                <w:snapToGrid w:val="0"/>
                <w:sz w:val="18"/>
              </w:rPr>
            </w:pPr>
            <w:bookmarkStart w:id="904" w:name="_MCCTEMPBM_CRPT22660701___7" w:colFirst="0" w:colLast="0"/>
            <w:bookmarkEnd w:id="903"/>
            <w:r w:rsidRPr="008227B8">
              <w:rPr>
                <w:rFonts w:ascii="Arial" w:eastAsia="SimSun" w:hAnsi="Arial" w:cs="Arial"/>
                <w:snapToGrid w:val="0"/>
                <w:sz w:val="18"/>
              </w:rPr>
              <w:t xml:space="preserve">Transmitter Failure </w:t>
            </w:r>
          </w:p>
        </w:tc>
        <w:tc>
          <w:tcPr>
            <w:tcW w:w="1397" w:type="dxa"/>
          </w:tcPr>
          <w:p w14:paraId="10DAE43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79F627" w14:textId="77777777" w:rsidTr="00AD2F20">
        <w:trPr>
          <w:jc w:val="center"/>
        </w:trPr>
        <w:tc>
          <w:tcPr>
            <w:tcW w:w="0" w:type="auto"/>
          </w:tcPr>
          <w:p w14:paraId="2F0D89AE" w14:textId="77777777" w:rsidR="002B6147" w:rsidRPr="008227B8" w:rsidRDefault="002B6147" w:rsidP="002B6147">
            <w:pPr>
              <w:keepNext/>
              <w:keepLines/>
              <w:spacing w:after="0"/>
              <w:rPr>
                <w:rFonts w:ascii="Arial" w:eastAsia="SimSun" w:hAnsi="Arial" w:cs="Arial"/>
                <w:snapToGrid w:val="0"/>
                <w:sz w:val="18"/>
              </w:rPr>
            </w:pPr>
            <w:bookmarkStart w:id="905" w:name="_MCCTEMPBM_CRPT22660702___7" w:colFirst="0" w:colLast="0"/>
            <w:bookmarkEnd w:id="904"/>
            <w:r w:rsidRPr="008227B8">
              <w:rPr>
                <w:rFonts w:ascii="Arial" w:eastAsia="SimSun" w:hAnsi="Arial" w:cs="Arial"/>
                <w:snapToGrid w:val="0"/>
                <w:sz w:val="18"/>
              </w:rPr>
              <w:t>Trunk Card Problem</w:t>
            </w:r>
          </w:p>
        </w:tc>
        <w:tc>
          <w:tcPr>
            <w:tcW w:w="1397" w:type="dxa"/>
          </w:tcPr>
          <w:p w14:paraId="3567AD8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0D6C2B" w14:textId="77777777" w:rsidTr="00AD2F20">
        <w:trPr>
          <w:jc w:val="center"/>
        </w:trPr>
        <w:tc>
          <w:tcPr>
            <w:tcW w:w="0" w:type="auto"/>
          </w:tcPr>
          <w:p w14:paraId="12E520A5" w14:textId="77777777" w:rsidR="002B6147" w:rsidRPr="008227B8" w:rsidRDefault="002B6147" w:rsidP="002B6147">
            <w:pPr>
              <w:keepNext/>
              <w:keepLines/>
              <w:spacing w:after="0"/>
              <w:rPr>
                <w:rFonts w:ascii="Arial" w:eastAsia="SimSun" w:hAnsi="Arial" w:cs="Arial"/>
                <w:snapToGrid w:val="0"/>
                <w:sz w:val="18"/>
              </w:rPr>
            </w:pPr>
            <w:bookmarkStart w:id="906" w:name="_MCCTEMPBM_CRPT22660703___7" w:colFirst="0" w:colLast="0"/>
            <w:bookmarkEnd w:id="905"/>
            <w:r w:rsidRPr="008227B8">
              <w:rPr>
                <w:rFonts w:ascii="Arial" w:eastAsia="SimSun" w:hAnsi="Arial" w:cs="Arial"/>
                <w:snapToGrid w:val="0"/>
                <w:sz w:val="18"/>
              </w:rPr>
              <w:t xml:space="preserve">Replaceable Unit Problem </w:t>
            </w:r>
          </w:p>
        </w:tc>
        <w:tc>
          <w:tcPr>
            <w:tcW w:w="1397" w:type="dxa"/>
          </w:tcPr>
          <w:p w14:paraId="7B2211A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D7DADFA" w14:textId="77777777" w:rsidTr="00AD2F20">
        <w:trPr>
          <w:jc w:val="center"/>
        </w:trPr>
        <w:tc>
          <w:tcPr>
            <w:tcW w:w="0" w:type="auto"/>
          </w:tcPr>
          <w:p w14:paraId="4EFBA8BA" w14:textId="77777777" w:rsidR="002B6147" w:rsidRPr="008227B8" w:rsidRDefault="002B6147" w:rsidP="002B6147">
            <w:pPr>
              <w:keepNext/>
              <w:keepLines/>
              <w:spacing w:after="0"/>
              <w:rPr>
                <w:rFonts w:ascii="Arial" w:eastAsia="SimSun" w:hAnsi="Arial" w:cs="Arial"/>
                <w:snapToGrid w:val="0"/>
                <w:sz w:val="18"/>
              </w:rPr>
            </w:pPr>
            <w:bookmarkStart w:id="907" w:name="_MCCTEMPBM_CRPT22660704___7" w:colFirst="0" w:colLast="0"/>
            <w:bookmarkEnd w:id="906"/>
            <w:r w:rsidRPr="008227B8">
              <w:rPr>
                <w:rFonts w:ascii="Arial" w:eastAsia="SimSun" w:hAnsi="Arial" w:cs="Arial"/>
                <w:snapToGrid w:val="0"/>
                <w:sz w:val="18"/>
              </w:rPr>
              <w:t>Real Time Clock Failure</w:t>
            </w:r>
          </w:p>
        </w:tc>
        <w:tc>
          <w:tcPr>
            <w:tcW w:w="1397" w:type="dxa"/>
          </w:tcPr>
          <w:p w14:paraId="2784D21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D430FB5" w14:textId="77777777" w:rsidTr="00AD2F20">
        <w:trPr>
          <w:jc w:val="center"/>
        </w:trPr>
        <w:tc>
          <w:tcPr>
            <w:tcW w:w="0" w:type="auto"/>
          </w:tcPr>
          <w:p w14:paraId="49882AEF" w14:textId="77777777" w:rsidR="002B6147" w:rsidRPr="008227B8"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bookmarkStart w:id="908" w:name="_MCCTEMPBM_CRPT22660705___7"/>
            <w:bookmarkEnd w:id="907"/>
            <w:r w:rsidRPr="008227B8">
              <w:rPr>
                <w:rFonts w:ascii="Arial" w:eastAsia="SimSun" w:hAnsi="Arial" w:cs="Courier New"/>
                <w:sz w:val="18"/>
                <w:szCs w:val="16"/>
                <w:lang w:eastAsia="zh-CN"/>
              </w:rPr>
              <w:t>NOTE 4:</w:t>
            </w:r>
            <w:r w:rsidRPr="008227B8">
              <w:rPr>
                <w:rFonts w:ascii="Arial" w:eastAsia="SimSun" w:hAnsi="Arial" w:cs="Courier New"/>
                <w:sz w:val="18"/>
                <w:szCs w:val="16"/>
                <w:lang w:eastAsia="zh-CN"/>
              </w:rPr>
              <w:tab/>
              <w:t>Values 71-80 correspond to duplicated values.</w:t>
            </w:r>
            <w:bookmarkEnd w:id="908"/>
          </w:p>
        </w:tc>
        <w:tc>
          <w:tcPr>
            <w:tcW w:w="1397" w:type="dxa"/>
          </w:tcPr>
          <w:p w14:paraId="07E3E7DF"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77AB13DE" w14:textId="77777777" w:rsidTr="00AD2F20">
        <w:trPr>
          <w:jc w:val="center"/>
        </w:trPr>
        <w:tc>
          <w:tcPr>
            <w:tcW w:w="0" w:type="auto"/>
          </w:tcPr>
          <w:p w14:paraId="20BE675A" w14:textId="77777777" w:rsidR="002B6147" w:rsidRPr="008227B8" w:rsidRDefault="002B6147" w:rsidP="002B6147">
            <w:pPr>
              <w:keepNext/>
              <w:keepLines/>
              <w:spacing w:after="0"/>
              <w:rPr>
                <w:rFonts w:ascii="Arial" w:eastAsia="SimSun" w:hAnsi="Arial" w:cs="Arial"/>
                <w:snapToGrid w:val="0"/>
                <w:sz w:val="18"/>
              </w:rPr>
            </w:pPr>
            <w:bookmarkStart w:id="909" w:name="_MCCTEMPBM_CRPT22660706___7" w:colFirst="0" w:colLast="0"/>
            <w:r w:rsidRPr="008227B8">
              <w:rPr>
                <w:rFonts w:ascii="Arial" w:eastAsia="SimSun" w:hAnsi="Arial" w:cs="Arial"/>
                <w:snapToGrid w:val="0"/>
                <w:sz w:val="18"/>
              </w:rPr>
              <w:t>Protection Mechanism Failure</w:t>
            </w:r>
          </w:p>
        </w:tc>
        <w:tc>
          <w:tcPr>
            <w:tcW w:w="1397" w:type="dxa"/>
          </w:tcPr>
          <w:p w14:paraId="438F9D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0C59217" w14:textId="77777777" w:rsidTr="00AD2F20">
        <w:trPr>
          <w:jc w:val="center"/>
        </w:trPr>
        <w:tc>
          <w:tcPr>
            <w:tcW w:w="0" w:type="auto"/>
          </w:tcPr>
          <w:p w14:paraId="79262C5F" w14:textId="77777777" w:rsidR="002B6147" w:rsidRPr="008227B8" w:rsidRDefault="002B6147" w:rsidP="002B6147">
            <w:pPr>
              <w:keepNext/>
              <w:keepLines/>
              <w:spacing w:after="0"/>
              <w:rPr>
                <w:rFonts w:ascii="Arial" w:eastAsia="SimSun" w:hAnsi="Arial" w:cs="Arial"/>
                <w:snapToGrid w:val="0"/>
                <w:sz w:val="18"/>
              </w:rPr>
            </w:pPr>
            <w:bookmarkStart w:id="910" w:name="_MCCTEMPBM_CRPT22660707___7" w:colFirst="0" w:colLast="0"/>
            <w:bookmarkEnd w:id="909"/>
            <w:r w:rsidRPr="008227B8">
              <w:rPr>
                <w:rFonts w:ascii="Arial" w:eastAsia="SimSun" w:hAnsi="Arial" w:cs="Arial"/>
                <w:snapToGrid w:val="0"/>
                <w:sz w:val="18"/>
              </w:rPr>
              <w:t>Protecting Resource Failure</w:t>
            </w:r>
          </w:p>
        </w:tc>
        <w:tc>
          <w:tcPr>
            <w:tcW w:w="1397" w:type="dxa"/>
          </w:tcPr>
          <w:p w14:paraId="48813B1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16C791C" w14:textId="77777777" w:rsidTr="00AD2F20">
        <w:trPr>
          <w:jc w:val="center"/>
        </w:trPr>
        <w:tc>
          <w:tcPr>
            <w:tcW w:w="0" w:type="auto"/>
          </w:tcPr>
          <w:p w14:paraId="56824BEE" w14:textId="77777777" w:rsidR="002B6147" w:rsidRPr="008227B8"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bookmarkStart w:id="911" w:name="_MCCTEMPBM_CRPT22660708___7"/>
            <w:bookmarkEnd w:id="910"/>
            <w:r w:rsidRPr="008227B8">
              <w:rPr>
                <w:rFonts w:ascii="Arial" w:eastAsia="SimSun" w:hAnsi="Arial" w:cs="Courier New"/>
                <w:sz w:val="18"/>
                <w:szCs w:val="16"/>
                <w:lang w:eastAsia="zh-CN"/>
              </w:rPr>
              <w:t>NOTE 5:</w:t>
            </w:r>
            <w:r w:rsidRPr="008227B8">
              <w:rPr>
                <w:rFonts w:ascii="Arial" w:eastAsia="SimSun" w:hAnsi="Arial" w:cs="Courier New"/>
                <w:sz w:val="18"/>
                <w:szCs w:val="16"/>
                <w:lang w:eastAsia="zh-CN"/>
              </w:rPr>
              <w:tab/>
              <w:t>Values 83-100 are reserved for M.3100 potential future extensions.</w:t>
            </w:r>
            <w:bookmarkEnd w:id="911"/>
          </w:p>
        </w:tc>
        <w:tc>
          <w:tcPr>
            <w:tcW w:w="1397" w:type="dxa"/>
          </w:tcPr>
          <w:p w14:paraId="5FA7BF8D"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3494AB43" w14:textId="77777777" w:rsidTr="00AD2F20">
        <w:trPr>
          <w:jc w:val="center"/>
        </w:trPr>
        <w:tc>
          <w:tcPr>
            <w:tcW w:w="0" w:type="auto"/>
          </w:tcPr>
          <w:p w14:paraId="796F0ECB" w14:textId="77777777" w:rsidR="002B6147" w:rsidRPr="008227B8" w:rsidRDefault="002B6147" w:rsidP="002B6147">
            <w:pPr>
              <w:keepNext/>
              <w:keepLines/>
              <w:spacing w:after="0"/>
              <w:rPr>
                <w:rFonts w:ascii="Arial" w:eastAsia="SimSun" w:hAnsi="Arial" w:cs="Arial"/>
                <w:snapToGrid w:val="0"/>
                <w:sz w:val="18"/>
              </w:rPr>
            </w:pPr>
            <w:bookmarkStart w:id="912" w:name="_MCCTEMPBM_CRPT22660709___7" w:colFirst="0" w:colLast="0"/>
            <w:r w:rsidRPr="008227B8">
              <w:rPr>
                <w:rFonts w:ascii="Arial" w:eastAsia="SimSun" w:hAnsi="Arial" w:cs="Arial"/>
                <w:snapToGrid w:val="0"/>
                <w:sz w:val="18"/>
              </w:rPr>
              <w:lastRenderedPageBreak/>
              <w:t>Air Compressor Failure</w:t>
            </w:r>
          </w:p>
        </w:tc>
        <w:tc>
          <w:tcPr>
            <w:tcW w:w="1397" w:type="dxa"/>
          </w:tcPr>
          <w:p w14:paraId="349789F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100CFF9" w14:textId="77777777" w:rsidTr="00AD2F20">
        <w:trPr>
          <w:jc w:val="center"/>
        </w:trPr>
        <w:tc>
          <w:tcPr>
            <w:tcW w:w="0" w:type="auto"/>
          </w:tcPr>
          <w:p w14:paraId="467AFDB6" w14:textId="77777777" w:rsidR="002B6147" w:rsidRPr="008227B8" w:rsidRDefault="002B6147" w:rsidP="002B6147">
            <w:pPr>
              <w:keepNext/>
              <w:keepLines/>
              <w:spacing w:after="0"/>
              <w:rPr>
                <w:rFonts w:ascii="Arial" w:eastAsia="SimSun" w:hAnsi="Arial" w:cs="Arial"/>
                <w:snapToGrid w:val="0"/>
                <w:sz w:val="18"/>
              </w:rPr>
            </w:pPr>
            <w:bookmarkStart w:id="913" w:name="_MCCTEMPBM_CRPT22660710___7" w:colFirst="0" w:colLast="0"/>
            <w:bookmarkEnd w:id="912"/>
            <w:r w:rsidRPr="008227B8">
              <w:rPr>
                <w:rFonts w:ascii="Arial" w:eastAsia="SimSun" w:hAnsi="Arial" w:cs="Arial"/>
                <w:snapToGrid w:val="0"/>
                <w:sz w:val="18"/>
              </w:rPr>
              <w:t xml:space="preserve">Air Conditioning Failure </w:t>
            </w:r>
          </w:p>
        </w:tc>
        <w:tc>
          <w:tcPr>
            <w:tcW w:w="1397" w:type="dxa"/>
          </w:tcPr>
          <w:p w14:paraId="7763F6D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5AE9A6C" w14:textId="77777777" w:rsidTr="00AD2F20">
        <w:trPr>
          <w:jc w:val="center"/>
        </w:trPr>
        <w:tc>
          <w:tcPr>
            <w:tcW w:w="0" w:type="auto"/>
          </w:tcPr>
          <w:p w14:paraId="27375CB3" w14:textId="77777777" w:rsidR="002B6147" w:rsidRPr="008227B8" w:rsidRDefault="002B6147" w:rsidP="002B6147">
            <w:pPr>
              <w:keepNext/>
              <w:keepLines/>
              <w:spacing w:after="0"/>
              <w:rPr>
                <w:rFonts w:ascii="Arial" w:eastAsia="SimSun" w:hAnsi="Arial" w:cs="Arial"/>
                <w:snapToGrid w:val="0"/>
                <w:sz w:val="18"/>
              </w:rPr>
            </w:pPr>
            <w:bookmarkStart w:id="914" w:name="_MCCTEMPBM_CRPT22660711___7" w:colFirst="0" w:colLast="0"/>
            <w:bookmarkEnd w:id="913"/>
            <w:r w:rsidRPr="008227B8">
              <w:rPr>
                <w:rFonts w:ascii="Arial" w:eastAsia="SimSun" w:hAnsi="Arial" w:cs="Arial"/>
                <w:snapToGrid w:val="0"/>
                <w:sz w:val="18"/>
              </w:rPr>
              <w:t xml:space="preserve">Air Dryer Failure </w:t>
            </w:r>
          </w:p>
        </w:tc>
        <w:tc>
          <w:tcPr>
            <w:tcW w:w="1397" w:type="dxa"/>
          </w:tcPr>
          <w:p w14:paraId="11EBFF5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6970D1D" w14:textId="77777777" w:rsidTr="00AD2F20">
        <w:trPr>
          <w:jc w:val="center"/>
        </w:trPr>
        <w:tc>
          <w:tcPr>
            <w:tcW w:w="0" w:type="auto"/>
          </w:tcPr>
          <w:p w14:paraId="3666EC77" w14:textId="77777777" w:rsidR="002B6147" w:rsidRPr="008227B8" w:rsidRDefault="002B6147" w:rsidP="002B6147">
            <w:pPr>
              <w:keepNext/>
              <w:keepLines/>
              <w:spacing w:after="0"/>
              <w:rPr>
                <w:rFonts w:ascii="Arial" w:eastAsia="SimSun" w:hAnsi="Arial" w:cs="Arial"/>
                <w:snapToGrid w:val="0"/>
                <w:sz w:val="18"/>
              </w:rPr>
            </w:pPr>
            <w:bookmarkStart w:id="915" w:name="_MCCTEMPBM_CRPT22660712___7" w:colFirst="0" w:colLast="0"/>
            <w:bookmarkEnd w:id="914"/>
            <w:r w:rsidRPr="008227B8">
              <w:rPr>
                <w:rFonts w:ascii="Arial" w:eastAsia="SimSun" w:hAnsi="Arial" w:cs="Arial"/>
                <w:snapToGrid w:val="0"/>
                <w:sz w:val="18"/>
              </w:rPr>
              <w:t xml:space="preserve">Battery Discharging </w:t>
            </w:r>
          </w:p>
        </w:tc>
        <w:tc>
          <w:tcPr>
            <w:tcW w:w="1397" w:type="dxa"/>
          </w:tcPr>
          <w:p w14:paraId="258A52C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F1962D7" w14:textId="77777777" w:rsidTr="00AD2F20">
        <w:trPr>
          <w:jc w:val="center"/>
        </w:trPr>
        <w:tc>
          <w:tcPr>
            <w:tcW w:w="0" w:type="auto"/>
          </w:tcPr>
          <w:p w14:paraId="2BDEE36F" w14:textId="77777777" w:rsidR="002B6147" w:rsidRPr="008227B8" w:rsidRDefault="002B6147" w:rsidP="002B6147">
            <w:pPr>
              <w:keepNext/>
              <w:keepLines/>
              <w:spacing w:after="0"/>
              <w:rPr>
                <w:rFonts w:ascii="Arial" w:eastAsia="SimSun" w:hAnsi="Arial" w:cs="Arial"/>
                <w:snapToGrid w:val="0"/>
                <w:sz w:val="18"/>
              </w:rPr>
            </w:pPr>
            <w:bookmarkStart w:id="916" w:name="_MCCTEMPBM_CRPT22660713___7" w:colFirst="0" w:colLast="0"/>
            <w:bookmarkEnd w:id="915"/>
            <w:r w:rsidRPr="008227B8">
              <w:rPr>
                <w:rFonts w:ascii="Arial" w:eastAsia="SimSun" w:hAnsi="Arial" w:cs="Arial"/>
                <w:snapToGrid w:val="0"/>
                <w:sz w:val="18"/>
              </w:rPr>
              <w:t xml:space="preserve">Battery Failure </w:t>
            </w:r>
          </w:p>
        </w:tc>
        <w:tc>
          <w:tcPr>
            <w:tcW w:w="1397" w:type="dxa"/>
          </w:tcPr>
          <w:p w14:paraId="20C7E14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07EA8E0" w14:textId="77777777" w:rsidTr="00AD2F20">
        <w:trPr>
          <w:jc w:val="center"/>
        </w:trPr>
        <w:tc>
          <w:tcPr>
            <w:tcW w:w="0" w:type="auto"/>
          </w:tcPr>
          <w:p w14:paraId="7BF19EFB" w14:textId="77777777" w:rsidR="002B6147" w:rsidRPr="008227B8" w:rsidRDefault="002B6147" w:rsidP="002B6147">
            <w:pPr>
              <w:keepNext/>
              <w:keepLines/>
              <w:spacing w:after="0"/>
              <w:rPr>
                <w:rFonts w:ascii="Arial" w:eastAsia="SimSun" w:hAnsi="Arial" w:cs="Arial"/>
                <w:snapToGrid w:val="0"/>
                <w:sz w:val="18"/>
              </w:rPr>
            </w:pPr>
            <w:bookmarkStart w:id="917" w:name="_MCCTEMPBM_CRPT22660714___7" w:colFirst="0" w:colLast="0"/>
            <w:bookmarkEnd w:id="916"/>
            <w:r w:rsidRPr="008227B8">
              <w:rPr>
                <w:rFonts w:ascii="Arial" w:eastAsia="SimSun" w:hAnsi="Arial" w:cs="Arial"/>
                <w:snapToGrid w:val="0"/>
                <w:sz w:val="18"/>
              </w:rPr>
              <w:t xml:space="preserve">Commercial Power Failure </w:t>
            </w:r>
          </w:p>
        </w:tc>
        <w:tc>
          <w:tcPr>
            <w:tcW w:w="1397" w:type="dxa"/>
          </w:tcPr>
          <w:p w14:paraId="7F6CEAF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B515F52" w14:textId="77777777" w:rsidTr="00AD2F20">
        <w:trPr>
          <w:jc w:val="center"/>
        </w:trPr>
        <w:tc>
          <w:tcPr>
            <w:tcW w:w="0" w:type="auto"/>
          </w:tcPr>
          <w:p w14:paraId="66215431" w14:textId="77777777" w:rsidR="002B6147" w:rsidRPr="008227B8" w:rsidRDefault="002B6147" w:rsidP="002B6147">
            <w:pPr>
              <w:keepNext/>
              <w:keepLines/>
              <w:spacing w:after="0"/>
              <w:rPr>
                <w:rFonts w:ascii="Arial" w:eastAsia="SimSun" w:hAnsi="Arial" w:cs="Arial"/>
                <w:snapToGrid w:val="0"/>
                <w:sz w:val="18"/>
              </w:rPr>
            </w:pPr>
            <w:bookmarkStart w:id="918" w:name="_MCCTEMPBM_CRPT22660715___7" w:colFirst="0" w:colLast="0"/>
            <w:bookmarkEnd w:id="917"/>
            <w:r w:rsidRPr="008227B8">
              <w:rPr>
                <w:rFonts w:ascii="Arial" w:eastAsia="SimSun" w:hAnsi="Arial" w:cs="Arial"/>
                <w:snapToGrid w:val="0"/>
                <w:sz w:val="18"/>
              </w:rPr>
              <w:t xml:space="preserve">Cooling Fan Failure </w:t>
            </w:r>
          </w:p>
        </w:tc>
        <w:tc>
          <w:tcPr>
            <w:tcW w:w="1397" w:type="dxa"/>
          </w:tcPr>
          <w:p w14:paraId="27A7CC3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BF78F66" w14:textId="77777777" w:rsidTr="00AD2F20">
        <w:trPr>
          <w:jc w:val="center"/>
        </w:trPr>
        <w:tc>
          <w:tcPr>
            <w:tcW w:w="0" w:type="auto"/>
          </w:tcPr>
          <w:p w14:paraId="2BC2BFBB" w14:textId="77777777" w:rsidR="002B6147" w:rsidRPr="008227B8" w:rsidRDefault="002B6147" w:rsidP="002B6147">
            <w:pPr>
              <w:keepNext/>
              <w:keepLines/>
              <w:spacing w:after="0"/>
              <w:rPr>
                <w:rFonts w:ascii="Arial" w:eastAsia="SimSun" w:hAnsi="Arial" w:cs="Arial"/>
                <w:snapToGrid w:val="0"/>
                <w:sz w:val="18"/>
              </w:rPr>
            </w:pPr>
            <w:bookmarkStart w:id="919" w:name="_MCCTEMPBM_CRPT22660716___7" w:colFirst="0" w:colLast="0"/>
            <w:bookmarkEnd w:id="918"/>
            <w:r w:rsidRPr="008227B8">
              <w:rPr>
                <w:rFonts w:ascii="Arial" w:eastAsia="SimSun" w:hAnsi="Arial" w:cs="Arial"/>
                <w:snapToGrid w:val="0"/>
                <w:sz w:val="18"/>
              </w:rPr>
              <w:t xml:space="preserve">Engine Failure </w:t>
            </w:r>
          </w:p>
        </w:tc>
        <w:tc>
          <w:tcPr>
            <w:tcW w:w="1397" w:type="dxa"/>
          </w:tcPr>
          <w:p w14:paraId="694234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06FB074" w14:textId="77777777" w:rsidTr="00AD2F20">
        <w:trPr>
          <w:jc w:val="center"/>
        </w:trPr>
        <w:tc>
          <w:tcPr>
            <w:tcW w:w="0" w:type="auto"/>
          </w:tcPr>
          <w:p w14:paraId="53450C74" w14:textId="77777777" w:rsidR="002B6147" w:rsidRPr="008227B8" w:rsidRDefault="002B6147" w:rsidP="002B6147">
            <w:pPr>
              <w:keepNext/>
              <w:keepLines/>
              <w:spacing w:after="0"/>
              <w:rPr>
                <w:rFonts w:ascii="Arial" w:eastAsia="SimSun" w:hAnsi="Arial" w:cs="Arial"/>
                <w:snapToGrid w:val="0"/>
                <w:sz w:val="18"/>
              </w:rPr>
            </w:pPr>
            <w:bookmarkStart w:id="920" w:name="_MCCTEMPBM_CRPT22660717___7" w:colFirst="0" w:colLast="0"/>
            <w:bookmarkEnd w:id="919"/>
            <w:r w:rsidRPr="008227B8">
              <w:rPr>
                <w:rFonts w:ascii="Arial" w:eastAsia="SimSun" w:hAnsi="Arial" w:cs="Arial"/>
                <w:snapToGrid w:val="0"/>
                <w:sz w:val="18"/>
              </w:rPr>
              <w:t xml:space="preserve">Fire Detector Failure </w:t>
            </w:r>
          </w:p>
        </w:tc>
        <w:tc>
          <w:tcPr>
            <w:tcW w:w="1397" w:type="dxa"/>
          </w:tcPr>
          <w:p w14:paraId="1AFB94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4B677CD" w14:textId="77777777" w:rsidTr="00AD2F20">
        <w:trPr>
          <w:jc w:val="center"/>
        </w:trPr>
        <w:tc>
          <w:tcPr>
            <w:tcW w:w="0" w:type="auto"/>
          </w:tcPr>
          <w:p w14:paraId="17D11787" w14:textId="77777777" w:rsidR="002B6147" w:rsidRPr="008227B8" w:rsidRDefault="002B6147" w:rsidP="002B6147">
            <w:pPr>
              <w:keepNext/>
              <w:keepLines/>
              <w:spacing w:after="0"/>
              <w:rPr>
                <w:rFonts w:ascii="Arial" w:eastAsia="SimSun" w:hAnsi="Arial" w:cs="Arial"/>
                <w:snapToGrid w:val="0"/>
                <w:sz w:val="18"/>
              </w:rPr>
            </w:pPr>
            <w:bookmarkStart w:id="921" w:name="_MCCTEMPBM_CRPT22660718___7" w:colFirst="0" w:colLast="0"/>
            <w:bookmarkEnd w:id="920"/>
            <w:r w:rsidRPr="008227B8">
              <w:rPr>
                <w:rFonts w:ascii="Arial" w:eastAsia="SimSun" w:hAnsi="Arial" w:cs="Arial"/>
                <w:snapToGrid w:val="0"/>
                <w:sz w:val="18"/>
              </w:rPr>
              <w:t xml:space="preserve">Fuse Failure </w:t>
            </w:r>
          </w:p>
        </w:tc>
        <w:tc>
          <w:tcPr>
            <w:tcW w:w="1397" w:type="dxa"/>
          </w:tcPr>
          <w:p w14:paraId="4B8051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0DAA6EA" w14:textId="77777777" w:rsidTr="00AD2F20">
        <w:trPr>
          <w:jc w:val="center"/>
        </w:trPr>
        <w:tc>
          <w:tcPr>
            <w:tcW w:w="0" w:type="auto"/>
          </w:tcPr>
          <w:p w14:paraId="371EA826" w14:textId="77777777" w:rsidR="002B6147" w:rsidRPr="008227B8" w:rsidRDefault="002B6147" w:rsidP="002B6147">
            <w:pPr>
              <w:keepNext/>
              <w:keepLines/>
              <w:spacing w:after="0"/>
              <w:rPr>
                <w:rFonts w:ascii="Arial" w:eastAsia="SimSun" w:hAnsi="Arial" w:cs="Arial"/>
                <w:snapToGrid w:val="0"/>
                <w:sz w:val="18"/>
              </w:rPr>
            </w:pPr>
            <w:bookmarkStart w:id="922" w:name="_MCCTEMPBM_CRPT22660719___7" w:colFirst="0" w:colLast="0"/>
            <w:bookmarkEnd w:id="921"/>
            <w:r w:rsidRPr="008227B8">
              <w:rPr>
                <w:rFonts w:ascii="Arial" w:eastAsia="SimSun" w:hAnsi="Arial" w:cs="Arial"/>
                <w:snapToGrid w:val="0"/>
                <w:sz w:val="18"/>
              </w:rPr>
              <w:t xml:space="preserve">Generator Failure </w:t>
            </w:r>
          </w:p>
        </w:tc>
        <w:tc>
          <w:tcPr>
            <w:tcW w:w="1397" w:type="dxa"/>
          </w:tcPr>
          <w:p w14:paraId="2E2587E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9E5267A" w14:textId="77777777" w:rsidTr="00AD2F20">
        <w:trPr>
          <w:jc w:val="center"/>
        </w:trPr>
        <w:tc>
          <w:tcPr>
            <w:tcW w:w="0" w:type="auto"/>
          </w:tcPr>
          <w:p w14:paraId="0F425998" w14:textId="77777777" w:rsidR="002B6147" w:rsidRPr="008227B8" w:rsidRDefault="002B6147" w:rsidP="002B6147">
            <w:pPr>
              <w:keepNext/>
              <w:keepLines/>
              <w:spacing w:after="0"/>
              <w:rPr>
                <w:rFonts w:ascii="Arial" w:eastAsia="SimSun" w:hAnsi="Arial" w:cs="Arial"/>
                <w:snapToGrid w:val="0"/>
                <w:sz w:val="18"/>
              </w:rPr>
            </w:pPr>
            <w:bookmarkStart w:id="923" w:name="_MCCTEMPBM_CRPT22660720___7" w:colFirst="0" w:colLast="0"/>
            <w:bookmarkEnd w:id="922"/>
            <w:r w:rsidRPr="008227B8">
              <w:rPr>
                <w:rFonts w:ascii="Arial" w:eastAsia="SimSun" w:hAnsi="Arial" w:cs="Arial"/>
                <w:snapToGrid w:val="0"/>
                <w:sz w:val="18"/>
              </w:rPr>
              <w:t xml:space="preserve">Low Battery Threshold </w:t>
            </w:r>
          </w:p>
        </w:tc>
        <w:tc>
          <w:tcPr>
            <w:tcW w:w="1397" w:type="dxa"/>
          </w:tcPr>
          <w:p w14:paraId="7F73D5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F04FBCB" w14:textId="77777777" w:rsidTr="00AD2F20">
        <w:trPr>
          <w:jc w:val="center"/>
        </w:trPr>
        <w:tc>
          <w:tcPr>
            <w:tcW w:w="0" w:type="auto"/>
          </w:tcPr>
          <w:p w14:paraId="0701C89A" w14:textId="77777777" w:rsidR="002B6147" w:rsidRPr="008227B8" w:rsidRDefault="002B6147" w:rsidP="002B6147">
            <w:pPr>
              <w:keepNext/>
              <w:keepLines/>
              <w:spacing w:after="0"/>
              <w:rPr>
                <w:rFonts w:ascii="Arial" w:eastAsia="SimSun" w:hAnsi="Arial" w:cs="Arial"/>
                <w:snapToGrid w:val="0"/>
                <w:sz w:val="18"/>
              </w:rPr>
            </w:pPr>
            <w:bookmarkStart w:id="924" w:name="_MCCTEMPBM_CRPT22660721___7" w:colFirst="0" w:colLast="0"/>
            <w:bookmarkEnd w:id="923"/>
            <w:r w:rsidRPr="008227B8">
              <w:rPr>
                <w:rFonts w:ascii="Arial" w:eastAsia="SimSun" w:hAnsi="Arial" w:cs="Arial"/>
                <w:snapToGrid w:val="0"/>
                <w:sz w:val="18"/>
              </w:rPr>
              <w:t xml:space="preserve">Pump Failure </w:t>
            </w:r>
          </w:p>
        </w:tc>
        <w:tc>
          <w:tcPr>
            <w:tcW w:w="1397" w:type="dxa"/>
          </w:tcPr>
          <w:p w14:paraId="6A796AD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879685D" w14:textId="77777777" w:rsidTr="00AD2F20">
        <w:trPr>
          <w:jc w:val="center"/>
        </w:trPr>
        <w:tc>
          <w:tcPr>
            <w:tcW w:w="0" w:type="auto"/>
          </w:tcPr>
          <w:p w14:paraId="0D3C8958" w14:textId="77777777" w:rsidR="002B6147" w:rsidRPr="008227B8" w:rsidRDefault="002B6147" w:rsidP="002B6147">
            <w:pPr>
              <w:keepNext/>
              <w:keepLines/>
              <w:spacing w:after="0"/>
              <w:rPr>
                <w:rFonts w:ascii="Arial" w:eastAsia="SimSun" w:hAnsi="Arial"/>
                <w:snapToGrid w:val="0"/>
                <w:sz w:val="18"/>
              </w:rPr>
            </w:pPr>
            <w:bookmarkStart w:id="925" w:name="_MCCTEMPBM_CRPT22660722___7" w:colFirst="0" w:colLast="0"/>
            <w:bookmarkEnd w:id="924"/>
            <w:r w:rsidRPr="008227B8">
              <w:rPr>
                <w:rFonts w:ascii="Arial" w:eastAsia="SimSun" w:hAnsi="Arial"/>
                <w:snapToGrid w:val="0"/>
                <w:sz w:val="18"/>
              </w:rPr>
              <w:t xml:space="preserve">Rectifier Failure </w:t>
            </w:r>
          </w:p>
        </w:tc>
        <w:tc>
          <w:tcPr>
            <w:tcW w:w="1397" w:type="dxa"/>
          </w:tcPr>
          <w:p w14:paraId="666DAC57"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E8C70F5" w14:textId="77777777" w:rsidTr="00AD2F20">
        <w:trPr>
          <w:jc w:val="center"/>
        </w:trPr>
        <w:tc>
          <w:tcPr>
            <w:tcW w:w="0" w:type="auto"/>
          </w:tcPr>
          <w:p w14:paraId="04A57AB3" w14:textId="77777777" w:rsidR="002B6147" w:rsidRPr="008227B8" w:rsidRDefault="002B6147" w:rsidP="002B6147">
            <w:pPr>
              <w:keepNext/>
              <w:keepLines/>
              <w:spacing w:after="0"/>
              <w:rPr>
                <w:rFonts w:ascii="Arial" w:eastAsia="SimSun" w:hAnsi="Arial"/>
                <w:snapToGrid w:val="0"/>
                <w:sz w:val="18"/>
              </w:rPr>
            </w:pPr>
            <w:bookmarkStart w:id="926" w:name="_MCCTEMPBM_CRPT22660723___7" w:colFirst="0" w:colLast="0"/>
            <w:bookmarkEnd w:id="925"/>
            <w:r w:rsidRPr="008227B8">
              <w:rPr>
                <w:rFonts w:ascii="Arial" w:eastAsia="SimSun" w:hAnsi="Arial"/>
                <w:snapToGrid w:val="0"/>
                <w:sz w:val="18"/>
              </w:rPr>
              <w:t xml:space="preserve">Rectifier High Voltage </w:t>
            </w:r>
          </w:p>
        </w:tc>
        <w:tc>
          <w:tcPr>
            <w:tcW w:w="1397" w:type="dxa"/>
          </w:tcPr>
          <w:p w14:paraId="5B60E05F"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2194CC2" w14:textId="77777777" w:rsidTr="00AD2F20">
        <w:trPr>
          <w:jc w:val="center"/>
        </w:trPr>
        <w:tc>
          <w:tcPr>
            <w:tcW w:w="0" w:type="auto"/>
          </w:tcPr>
          <w:p w14:paraId="5CD635AD" w14:textId="77777777" w:rsidR="002B6147" w:rsidRPr="008227B8" w:rsidRDefault="002B6147" w:rsidP="002B6147">
            <w:pPr>
              <w:keepNext/>
              <w:keepLines/>
              <w:spacing w:after="0"/>
              <w:rPr>
                <w:rFonts w:ascii="Arial" w:eastAsia="SimSun" w:hAnsi="Arial"/>
                <w:snapToGrid w:val="0"/>
                <w:sz w:val="18"/>
              </w:rPr>
            </w:pPr>
            <w:bookmarkStart w:id="927" w:name="_MCCTEMPBM_CRPT22660724___7" w:colFirst="0" w:colLast="0"/>
            <w:bookmarkEnd w:id="926"/>
            <w:r w:rsidRPr="008227B8">
              <w:rPr>
                <w:rFonts w:ascii="Arial" w:eastAsia="SimSun" w:hAnsi="Arial"/>
                <w:snapToGrid w:val="0"/>
                <w:sz w:val="18"/>
              </w:rPr>
              <w:t xml:space="preserve">Rectifier Low F Voltage </w:t>
            </w:r>
          </w:p>
        </w:tc>
        <w:tc>
          <w:tcPr>
            <w:tcW w:w="1397" w:type="dxa"/>
          </w:tcPr>
          <w:p w14:paraId="20D6236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E9FABE9" w14:textId="77777777" w:rsidTr="00AD2F20">
        <w:trPr>
          <w:jc w:val="center"/>
        </w:trPr>
        <w:tc>
          <w:tcPr>
            <w:tcW w:w="0" w:type="auto"/>
          </w:tcPr>
          <w:p w14:paraId="2FA2919C" w14:textId="77777777" w:rsidR="002B6147" w:rsidRPr="008227B8" w:rsidRDefault="002B6147" w:rsidP="002B6147">
            <w:pPr>
              <w:keepNext/>
              <w:keepLines/>
              <w:spacing w:after="0"/>
              <w:rPr>
                <w:rFonts w:ascii="Arial" w:eastAsia="SimSun" w:hAnsi="Arial"/>
                <w:snapToGrid w:val="0"/>
                <w:sz w:val="18"/>
              </w:rPr>
            </w:pPr>
            <w:bookmarkStart w:id="928" w:name="_MCCTEMPBM_CRPT22660725___7" w:colFirst="0" w:colLast="0"/>
            <w:bookmarkEnd w:id="927"/>
            <w:r w:rsidRPr="008227B8">
              <w:rPr>
                <w:rFonts w:ascii="Arial" w:eastAsia="SimSun" w:hAnsi="Arial"/>
                <w:snapToGrid w:val="0"/>
                <w:sz w:val="18"/>
              </w:rPr>
              <w:t>Ventilation System Failure</w:t>
            </w:r>
          </w:p>
        </w:tc>
        <w:tc>
          <w:tcPr>
            <w:tcW w:w="1397" w:type="dxa"/>
          </w:tcPr>
          <w:p w14:paraId="0AB8CD1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1C860C78" w14:textId="77777777" w:rsidTr="00AD2F20">
        <w:trPr>
          <w:jc w:val="center"/>
        </w:trPr>
        <w:tc>
          <w:tcPr>
            <w:tcW w:w="0" w:type="auto"/>
          </w:tcPr>
          <w:p w14:paraId="7E930652" w14:textId="77777777" w:rsidR="002B6147" w:rsidRPr="008227B8" w:rsidRDefault="002B6147" w:rsidP="002B6147">
            <w:pPr>
              <w:keepNext/>
              <w:keepLines/>
              <w:spacing w:after="0"/>
              <w:rPr>
                <w:rFonts w:ascii="Arial" w:eastAsia="SimSun" w:hAnsi="Arial"/>
                <w:snapToGrid w:val="0"/>
                <w:sz w:val="18"/>
              </w:rPr>
            </w:pPr>
            <w:bookmarkStart w:id="929" w:name="_MCCTEMPBM_CRPT22660726___7" w:colFirst="0" w:colLast="0"/>
            <w:bookmarkEnd w:id="928"/>
            <w:r w:rsidRPr="008227B8">
              <w:rPr>
                <w:rFonts w:ascii="Arial" w:eastAsia="SimSun" w:hAnsi="Arial"/>
                <w:snapToGrid w:val="0"/>
                <w:sz w:val="18"/>
              </w:rPr>
              <w:t xml:space="preserve">Enclosure Door Open </w:t>
            </w:r>
          </w:p>
        </w:tc>
        <w:tc>
          <w:tcPr>
            <w:tcW w:w="1397" w:type="dxa"/>
          </w:tcPr>
          <w:p w14:paraId="69668194"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9BB7681" w14:textId="77777777" w:rsidTr="00AD2F20">
        <w:trPr>
          <w:jc w:val="center"/>
        </w:trPr>
        <w:tc>
          <w:tcPr>
            <w:tcW w:w="0" w:type="auto"/>
          </w:tcPr>
          <w:p w14:paraId="5D991B2D" w14:textId="77777777" w:rsidR="002B6147" w:rsidRPr="008227B8" w:rsidRDefault="002B6147" w:rsidP="002B6147">
            <w:pPr>
              <w:keepNext/>
              <w:keepLines/>
              <w:spacing w:after="0"/>
              <w:rPr>
                <w:rFonts w:ascii="Arial" w:eastAsia="SimSun" w:hAnsi="Arial"/>
                <w:snapToGrid w:val="0"/>
                <w:sz w:val="18"/>
              </w:rPr>
            </w:pPr>
            <w:bookmarkStart w:id="930" w:name="_MCCTEMPBM_CRPT22660727___7" w:colFirst="0" w:colLast="0"/>
            <w:bookmarkEnd w:id="929"/>
            <w:r w:rsidRPr="008227B8">
              <w:rPr>
                <w:rFonts w:ascii="Arial" w:eastAsia="SimSun" w:hAnsi="Arial"/>
                <w:snapToGrid w:val="0"/>
                <w:sz w:val="18"/>
              </w:rPr>
              <w:t xml:space="preserve">Explosive Gas </w:t>
            </w:r>
          </w:p>
        </w:tc>
        <w:tc>
          <w:tcPr>
            <w:tcW w:w="1397" w:type="dxa"/>
          </w:tcPr>
          <w:p w14:paraId="55B48768"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E4A9DB4" w14:textId="77777777" w:rsidTr="00AD2F20">
        <w:trPr>
          <w:jc w:val="center"/>
        </w:trPr>
        <w:tc>
          <w:tcPr>
            <w:tcW w:w="0" w:type="auto"/>
          </w:tcPr>
          <w:p w14:paraId="77BDDE8B" w14:textId="77777777" w:rsidR="002B6147" w:rsidRPr="008227B8" w:rsidRDefault="002B6147" w:rsidP="002B6147">
            <w:pPr>
              <w:keepNext/>
              <w:keepLines/>
              <w:spacing w:after="0"/>
              <w:rPr>
                <w:rFonts w:ascii="Arial" w:eastAsia="SimSun" w:hAnsi="Arial"/>
                <w:snapToGrid w:val="0"/>
                <w:sz w:val="18"/>
              </w:rPr>
            </w:pPr>
            <w:bookmarkStart w:id="931" w:name="_MCCTEMPBM_CRPT22660728___7" w:colFirst="0" w:colLast="0"/>
            <w:bookmarkEnd w:id="930"/>
            <w:r w:rsidRPr="008227B8">
              <w:rPr>
                <w:rFonts w:ascii="Arial" w:eastAsia="SimSun" w:hAnsi="Arial"/>
                <w:snapToGrid w:val="0"/>
                <w:sz w:val="18"/>
              </w:rPr>
              <w:t xml:space="preserve">Fire </w:t>
            </w:r>
          </w:p>
        </w:tc>
        <w:tc>
          <w:tcPr>
            <w:tcW w:w="1397" w:type="dxa"/>
          </w:tcPr>
          <w:p w14:paraId="4A0F76B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708189AE" w14:textId="77777777" w:rsidTr="00AD2F20">
        <w:trPr>
          <w:jc w:val="center"/>
        </w:trPr>
        <w:tc>
          <w:tcPr>
            <w:tcW w:w="0" w:type="auto"/>
          </w:tcPr>
          <w:p w14:paraId="1F90DDF5" w14:textId="77777777" w:rsidR="002B6147" w:rsidRPr="008227B8" w:rsidRDefault="002B6147" w:rsidP="002B6147">
            <w:pPr>
              <w:keepNext/>
              <w:keepLines/>
              <w:spacing w:after="0"/>
              <w:rPr>
                <w:rFonts w:ascii="Arial" w:eastAsia="SimSun" w:hAnsi="Arial"/>
                <w:snapToGrid w:val="0"/>
                <w:sz w:val="18"/>
              </w:rPr>
            </w:pPr>
            <w:bookmarkStart w:id="932" w:name="_MCCTEMPBM_CRPT22660729___7" w:colFirst="0" w:colLast="0"/>
            <w:bookmarkEnd w:id="931"/>
            <w:r w:rsidRPr="008227B8">
              <w:rPr>
                <w:rFonts w:ascii="Arial" w:eastAsia="SimSun" w:hAnsi="Arial"/>
                <w:snapToGrid w:val="0"/>
                <w:sz w:val="18"/>
              </w:rPr>
              <w:t xml:space="preserve">Flood </w:t>
            </w:r>
          </w:p>
        </w:tc>
        <w:tc>
          <w:tcPr>
            <w:tcW w:w="1397" w:type="dxa"/>
          </w:tcPr>
          <w:p w14:paraId="139FB222"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4800E59" w14:textId="77777777" w:rsidTr="00AD2F20">
        <w:trPr>
          <w:jc w:val="center"/>
        </w:trPr>
        <w:tc>
          <w:tcPr>
            <w:tcW w:w="0" w:type="auto"/>
          </w:tcPr>
          <w:p w14:paraId="348BD56B" w14:textId="77777777" w:rsidR="002B6147" w:rsidRPr="008227B8" w:rsidRDefault="002B6147" w:rsidP="002B6147">
            <w:pPr>
              <w:keepNext/>
              <w:keepLines/>
              <w:spacing w:after="0"/>
              <w:rPr>
                <w:rFonts w:ascii="Arial" w:eastAsia="SimSun" w:hAnsi="Arial"/>
                <w:snapToGrid w:val="0"/>
                <w:sz w:val="18"/>
              </w:rPr>
            </w:pPr>
            <w:bookmarkStart w:id="933" w:name="_MCCTEMPBM_CRPT22660730___7" w:colFirst="0" w:colLast="0"/>
            <w:bookmarkEnd w:id="932"/>
            <w:r w:rsidRPr="008227B8">
              <w:rPr>
                <w:rFonts w:ascii="Arial" w:eastAsia="SimSun" w:hAnsi="Arial"/>
                <w:snapToGrid w:val="0"/>
                <w:sz w:val="18"/>
              </w:rPr>
              <w:t xml:space="preserve">High Humidity </w:t>
            </w:r>
          </w:p>
        </w:tc>
        <w:tc>
          <w:tcPr>
            <w:tcW w:w="1397" w:type="dxa"/>
          </w:tcPr>
          <w:p w14:paraId="7387316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B005E08" w14:textId="77777777" w:rsidTr="00AD2F20">
        <w:trPr>
          <w:jc w:val="center"/>
        </w:trPr>
        <w:tc>
          <w:tcPr>
            <w:tcW w:w="0" w:type="auto"/>
          </w:tcPr>
          <w:p w14:paraId="5FB32799" w14:textId="77777777" w:rsidR="002B6147" w:rsidRPr="008227B8" w:rsidRDefault="002B6147" w:rsidP="002B6147">
            <w:pPr>
              <w:keepNext/>
              <w:keepLines/>
              <w:spacing w:after="0"/>
              <w:rPr>
                <w:rFonts w:ascii="Arial" w:eastAsia="SimSun" w:hAnsi="Arial"/>
                <w:snapToGrid w:val="0"/>
                <w:sz w:val="18"/>
              </w:rPr>
            </w:pPr>
            <w:bookmarkStart w:id="934" w:name="_MCCTEMPBM_CRPT22660731___7" w:colFirst="0" w:colLast="0"/>
            <w:bookmarkEnd w:id="933"/>
            <w:r w:rsidRPr="008227B8">
              <w:rPr>
                <w:rFonts w:ascii="Arial" w:eastAsia="SimSun" w:hAnsi="Arial"/>
                <w:snapToGrid w:val="0"/>
                <w:sz w:val="18"/>
              </w:rPr>
              <w:t xml:space="preserve">High Temperature </w:t>
            </w:r>
          </w:p>
        </w:tc>
        <w:tc>
          <w:tcPr>
            <w:tcW w:w="1397" w:type="dxa"/>
          </w:tcPr>
          <w:p w14:paraId="77030C6B"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71003CE" w14:textId="77777777" w:rsidTr="00AD2F20">
        <w:trPr>
          <w:jc w:val="center"/>
        </w:trPr>
        <w:tc>
          <w:tcPr>
            <w:tcW w:w="0" w:type="auto"/>
          </w:tcPr>
          <w:p w14:paraId="682427CE" w14:textId="77777777" w:rsidR="002B6147" w:rsidRPr="008227B8" w:rsidRDefault="002B6147" w:rsidP="002B6147">
            <w:pPr>
              <w:keepNext/>
              <w:keepLines/>
              <w:spacing w:after="0"/>
              <w:rPr>
                <w:rFonts w:ascii="Arial" w:eastAsia="SimSun" w:hAnsi="Arial"/>
                <w:snapToGrid w:val="0"/>
                <w:sz w:val="18"/>
              </w:rPr>
            </w:pPr>
            <w:bookmarkStart w:id="935" w:name="_MCCTEMPBM_CRPT22660732___7" w:colFirst="0" w:colLast="0"/>
            <w:bookmarkEnd w:id="934"/>
            <w:r w:rsidRPr="008227B8">
              <w:rPr>
                <w:rFonts w:ascii="Arial" w:eastAsia="SimSun" w:hAnsi="Arial"/>
                <w:snapToGrid w:val="0"/>
                <w:sz w:val="18"/>
              </w:rPr>
              <w:t xml:space="preserve">High Wind </w:t>
            </w:r>
          </w:p>
        </w:tc>
        <w:tc>
          <w:tcPr>
            <w:tcW w:w="1397" w:type="dxa"/>
          </w:tcPr>
          <w:p w14:paraId="4E17EDF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EA30B7E" w14:textId="77777777" w:rsidTr="00AD2F20">
        <w:trPr>
          <w:jc w:val="center"/>
        </w:trPr>
        <w:tc>
          <w:tcPr>
            <w:tcW w:w="0" w:type="auto"/>
          </w:tcPr>
          <w:p w14:paraId="0C6EB3BB" w14:textId="77777777" w:rsidR="002B6147" w:rsidRPr="008227B8" w:rsidRDefault="002B6147" w:rsidP="002B6147">
            <w:pPr>
              <w:keepNext/>
              <w:keepLines/>
              <w:spacing w:after="0"/>
              <w:rPr>
                <w:rFonts w:ascii="Arial" w:eastAsia="SimSun" w:hAnsi="Arial"/>
                <w:snapToGrid w:val="0"/>
                <w:sz w:val="18"/>
              </w:rPr>
            </w:pPr>
            <w:bookmarkStart w:id="936" w:name="_MCCTEMPBM_CRPT22660733___7" w:colFirst="0" w:colLast="0"/>
            <w:bookmarkEnd w:id="935"/>
            <w:r w:rsidRPr="008227B8">
              <w:rPr>
                <w:rFonts w:ascii="Arial" w:eastAsia="SimSun" w:hAnsi="Arial"/>
                <w:snapToGrid w:val="0"/>
                <w:sz w:val="18"/>
              </w:rPr>
              <w:t xml:space="preserve">Ice Build Up </w:t>
            </w:r>
          </w:p>
        </w:tc>
        <w:tc>
          <w:tcPr>
            <w:tcW w:w="1397" w:type="dxa"/>
          </w:tcPr>
          <w:p w14:paraId="0DF1C1C3"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80BC810" w14:textId="77777777" w:rsidTr="00AD2F20">
        <w:trPr>
          <w:jc w:val="center"/>
        </w:trPr>
        <w:tc>
          <w:tcPr>
            <w:tcW w:w="0" w:type="auto"/>
          </w:tcPr>
          <w:p w14:paraId="1FFC9659" w14:textId="77777777" w:rsidR="002B6147" w:rsidRPr="008227B8" w:rsidRDefault="002B6147" w:rsidP="002B6147">
            <w:pPr>
              <w:keepNext/>
              <w:keepLines/>
              <w:spacing w:after="0"/>
              <w:rPr>
                <w:rFonts w:ascii="Arial" w:eastAsia="SimSun" w:hAnsi="Arial"/>
                <w:snapToGrid w:val="0"/>
                <w:sz w:val="18"/>
              </w:rPr>
            </w:pPr>
            <w:bookmarkStart w:id="937" w:name="_MCCTEMPBM_CRPT22660734___7" w:colFirst="0" w:colLast="0"/>
            <w:bookmarkEnd w:id="936"/>
            <w:r w:rsidRPr="008227B8">
              <w:rPr>
                <w:rFonts w:ascii="Arial" w:eastAsia="SimSun" w:hAnsi="Arial"/>
                <w:snapToGrid w:val="0"/>
                <w:sz w:val="18"/>
              </w:rPr>
              <w:t xml:space="preserve">Intrusion Detection </w:t>
            </w:r>
          </w:p>
        </w:tc>
        <w:tc>
          <w:tcPr>
            <w:tcW w:w="1397" w:type="dxa"/>
          </w:tcPr>
          <w:p w14:paraId="3820A94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5BF85A2" w14:textId="77777777" w:rsidTr="00AD2F20">
        <w:trPr>
          <w:jc w:val="center"/>
        </w:trPr>
        <w:tc>
          <w:tcPr>
            <w:tcW w:w="0" w:type="auto"/>
          </w:tcPr>
          <w:p w14:paraId="5706E687" w14:textId="77777777" w:rsidR="002B6147" w:rsidRPr="008227B8" w:rsidRDefault="002B6147" w:rsidP="002B6147">
            <w:pPr>
              <w:keepNext/>
              <w:keepLines/>
              <w:spacing w:after="0"/>
              <w:rPr>
                <w:rFonts w:ascii="Arial" w:eastAsia="SimSun" w:hAnsi="Arial" w:cs="Arial"/>
                <w:snapToGrid w:val="0"/>
                <w:sz w:val="18"/>
              </w:rPr>
            </w:pPr>
            <w:bookmarkStart w:id="938" w:name="_MCCTEMPBM_CRPT22660735___7" w:colFirst="0" w:colLast="0"/>
            <w:bookmarkEnd w:id="937"/>
            <w:r w:rsidRPr="008227B8">
              <w:rPr>
                <w:rFonts w:ascii="Arial" w:eastAsia="SimSun" w:hAnsi="Arial" w:cs="Arial"/>
                <w:snapToGrid w:val="0"/>
                <w:sz w:val="18"/>
              </w:rPr>
              <w:t xml:space="preserve">Low Fuel </w:t>
            </w:r>
          </w:p>
        </w:tc>
        <w:tc>
          <w:tcPr>
            <w:tcW w:w="1397" w:type="dxa"/>
          </w:tcPr>
          <w:p w14:paraId="3EC6A5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D632304" w14:textId="77777777" w:rsidTr="00AD2F20">
        <w:trPr>
          <w:jc w:val="center"/>
        </w:trPr>
        <w:tc>
          <w:tcPr>
            <w:tcW w:w="0" w:type="auto"/>
          </w:tcPr>
          <w:p w14:paraId="7F7686D1" w14:textId="77777777" w:rsidR="002B6147" w:rsidRPr="008227B8" w:rsidRDefault="002B6147" w:rsidP="002B6147">
            <w:pPr>
              <w:keepNext/>
              <w:keepLines/>
              <w:spacing w:after="0"/>
              <w:rPr>
                <w:rFonts w:ascii="Arial" w:eastAsia="SimSun" w:hAnsi="Arial" w:cs="Arial"/>
                <w:snapToGrid w:val="0"/>
                <w:sz w:val="18"/>
              </w:rPr>
            </w:pPr>
            <w:bookmarkStart w:id="939" w:name="_MCCTEMPBM_CRPT22660736___7" w:colFirst="0" w:colLast="0"/>
            <w:bookmarkEnd w:id="938"/>
            <w:r w:rsidRPr="008227B8">
              <w:rPr>
                <w:rFonts w:ascii="Arial" w:eastAsia="SimSun" w:hAnsi="Arial" w:cs="Arial"/>
                <w:snapToGrid w:val="0"/>
                <w:sz w:val="18"/>
              </w:rPr>
              <w:t xml:space="preserve">Low Humidity </w:t>
            </w:r>
          </w:p>
        </w:tc>
        <w:tc>
          <w:tcPr>
            <w:tcW w:w="1397" w:type="dxa"/>
          </w:tcPr>
          <w:p w14:paraId="011F008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32E21BF" w14:textId="77777777" w:rsidTr="00AD2F20">
        <w:trPr>
          <w:jc w:val="center"/>
        </w:trPr>
        <w:tc>
          <w:tcPr>
            <w:tcW w:w="0" w:type="auto"/>
          </w:tcPr>
          <w:p w14:paraId="7F43153C" w14:textId="77777777" w:rsidR="002B6147" w:rsidRPr="008227B8" w:rsidRDefault="002B6147" w:rsidP="002B6147">
            <w:pPr>
              <w:keepNext/>
              <w:keepLines/>
              <w:spacing w:after="0"/>
              <w:rPr>
                <w:rFonts w:ascii="Arial" w:eastAsia="SimSun" w:hAnsi="Arial" w:cs="Arial"/>
                <w:snapToGrid w:val="0"/>
                <w:sz w:val="18"/>
              </w:rPr>
            </w:pPr>
            <w:bookmarkStart w:id="940" w:name="_MCCTEMPBM_CRPT22660737___7" w:colFirst="0" w:colLast="0"/>
            <w:bookmarkEnd w:id="939"/>
            <w:r w:rsidRPr="008227B8">
              <w:rPr>
                <w:rFonts w:ascii="Arial" w:eastAsia="SimSun" w:hAnsi="Arial" w:cs="Arial"/>
                <w:snapToGrid w:val="0"/>
                <w:sz w:val="18"/>
              </w:rPr>
              <w:t xml:space="preserve">Low Cable Pressure </w:t>
            </w:r>
          </w:p>
        </w:tc>
        <w:tc>
          <w:tcPr>
            <w:tcW w:w="1397" w:type="dxa"/>
          </w:tcPr>
          <w:p w14:paraId="4B92A0C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1B75B2D" w14:textId="77777777" w:rsidTr="00AD2F20">
        <w:trPr>
          <w:jc w:val="center"/>
        </w:trPr>
        <w:tc>
          <w:tcPr>
            <w:tcW w:w="0" w:type="auto"/>
          </w:tcPr>
          <w:p w14:paraId="2BD16C1D" w14:textId="77777777" w:rsidR="002B6147" w:rsidRPr="008227B8" w:rsidRDefault="002B6147" w:rsidP="002B6147">
            <w:pPr>
              <w:keepNext/>
              <w:keepLines/>
              <w:spacing w:after="0"/>
              <w:rPr>
                <w:rFonts w:ascii="Arial" w:eastAsia="SimSun" w:hAnsi="Arial" w:cs="Arial"/>
                <w:snapToGrid w:val="0"/>
                <w:sz w:val="18"/>
              </w:rPr>
            </w:pPr>
            <w:bookmarkStart w:id="941" w:name="_MCCTEMPBM_CRPT22660738___7" w:colFirst="0" w:colLast="0"/>
            <w:bookmarkEnd w:id="940"/>
            <w:r w:rsidRPr="008227B8">
              <w:rPr>
                <w:rFonts w:ascii="Arial" w:eastAsia="SimSun" w:hAnsi="Arial" w:cs="Arial"/>
                <w:snapToGrid w:val="0"/>
                <w:sz w:val="18"/>
              </w:rPr>
              <w:t xml:space="preserve">Low Temperature </w:t>
            </w:r>
          </w:p>
        </w:tc>
        <w:tc>
          <w:tcPr>
            <w:tcW w:w="1397" w:type="dxa"/>
          </w:tcPr>
          <w:p w14:paraId="1C2D52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897B855" w14:textId="77777777" w:rsidTr="00AD2F20">
        <w:trPr>
          <w:jc w:val="center"/>
        </w:trPr>
        <w:tc>
          <w:tcPr>
            <w:tcW w:w="0" w:type="auto"/>
          </w:tcPr>
          <w:p w14:paraId="42318F5C" w14:textId="77777777" w:rsidR="002B6147" w:rsidRPr="008227B8" w:rsidRDefault="002B6147" w:rsidP="002B6147">
            <w:pPr>
              <w:keepNext/>
              <w:keepLines/>
              <w:spacing w:after="0"/>
              <w:rPr>
                <w:rFonts w:ascii="Arial" w:eastAsia="SimSun" w:hAnsi="Arial" w:cs="Arial"/>
                <w:snapToGrid w:val="0"/>
                <w:sz w:val="18"/>
              </w:rPr>
            </w:pPr>
            <w:bookmarkStart w:id="942" w:name="_MCCTEMPBM_CRPT22660739___7" w:colFirst="0" w:colLast="0"/>
            <w:bookmarkEnd w:id="941"/>
            <w:r w:rsidRPr="008227B8">
              <w:rPr>
                <w:rFonts w:ascii="Arial" w:eastAsia="SimSun" w:hAnsi="Arial" w:cs="Arial"/>
                <w:snapToGrid w:val="0"/>
                <w:sz w:val="18"/>
              </w:rPr>
              <w:t xml:space="preserve">Low Water </w:t>
            </w:r>
          </w:p>
        </w:tc>
        <w:tc>
          <w:tcPr>
            <w:tcW w:w="1397" w:type="dxa"/>
          </w:tcPr>
          <w:p w14:paraId="0255973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0326587F" w14:textId="77777777" w:rsidTr="00AD2F20">
        <w:trPr>
          <w:jc w:val="center"/>
        </w:trPr>
        <w:tc>
          <w:tcPr>
            <w:tcW w:w="0" w:type="auto"/>
          </w:tcPr>
          <w:p w14:paraId="5F875F0F" w14:textId="77777777" w:rsidR="002B6147" w:rsidRPr="008227B8" w:rsidRDefault="002B6147" w:rsidP="002B6147">
            <w:pPr>
              <w:keepNext/>
              <w:keepLines/>
              <w:spacing w:after="0"/>
              <w:rPr>
                <w:rFonts w:ascii="Arial" w:eastAsia="SimSun" w:hAnsi="Arial" w:cs="Arial"/>
                <w:snapToGrid w:val="0"/>
                <w:sz w:val="18"/>
              </w:rPr>
            </w:pPr>
            <w:bookmarkStart w:id="943" w:name="_MCCTEMPBM_CRPT22660740___7" w:colFirst="0" w:colLast="0"/>
            <w:bookmarkEnd w:id="942"/>
            <w:r w:rsidRPr="008227B8">
              <w:rPr>
                <w:rFonts w:ascii="Arial" w:eastAsia="SimSun" w:hAnsi="Arial" w:cs="Arial"/>
                <w:snapToGrid w:val="0"/>
                <w:sz w:val="18"/>
              </w:rPr>
              <w:t xml:space="preserve">Smoke </w:t>
            </w:r>
          </w:p>
        </w:tc>
        <w:tc>
          <w:tcPr>
            <w:tcW w:w="1397" w:type="dxa"/>
          </w:tcPr>
          <w:p w14:paraId="6756AC8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3825331" w14:textId="77777777" w:rsidTr="00AD2F20">
        <w:trPr>
          <w:jc w:val="center"/>
        </w:trPr>
        <w:tc>
          <w:tcPr>
            <w:tcW w:w="0" w:type="auto"/>
          </w:tcPr>
          <w:p w14:paraId="711DA73F" w14:textId="77777777" w:rsidR="002B6147" w:rsidRPr="008227B8" w:rsidRDefault="002B6147" w:rsidP="002B6147">
            <w:pPr>
              <w:keepNext/>
              <w:keepLines/>
              <w:spacing w:after="0"/>
              <w:rPr>
                <w:rFonts w:ascii="Arial" w:eastAsia="SimSun" w:hAnsi="Arial" w:cs="Arial"/>
                <w:snapToGrid w:val="0"/>
                <w:sz w:val="18"/>
              </w:rPr>
            </w:pPr>
            <w:bookmarkStart w:id="944" w:name="_MCCTEMPBM_CRPT22660741___7" w:colFirst="0" w:colLast="0"/>
            <w:bookmarkEnd w:id="943"/>
            <w:r w:rsidRPr="008227B8">
              <w:rPr>
                <w:rFonts w:ascii="Arial" w:eastAsia="SimSun" w:hAnsi="Arial" w:cs="Arial"/>
                <w:snapToGrid w:val="0"/>
                <w:sz w:val="18"/>
              </w:rPr>
              <w:t xml:space="preserve">Toxic Gas </w:t>
            </w:r>
          </w:p>
        </w:tc>
        <w:tc>
          <w:tcPr>
            <w:tcW w:w="1397" w:type="dxa"/>
          </w:tcPr>
          <w:p w14:paraId="19A615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213980A" w14:textId="77777777" w:rsidTr="00AD2F20">
        <w:trPr>
          <w:jc w:val="center"/>
        </w:trPr>
        <w:tc>
          <w:tcPr>
            <w:tcW w:w="0" w:type="auto"/>
          </w:tcPr>
          <w:p w14:paraId="09BE2C83" w14:textId="77777777" w:rsidR="002B6147" w:rsidRPr="008227B8"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Courier New"/>
                <w:sz w:val="18"/>
                <w:szCs w:val="16"/>
                <w:lang w:eastAsia="zh-CN"/>
              </w:rPr>
            </w:pPr>
            <w:bookmarkStart w:id="945" w:name="_MCCTEMPBM_CRPT22660742___7"/>
            <w:bookmarkEnd w:id="944"/>
            <w:r w:rsidRPr="008227B8">
              <w:rPr>
                <w:rFonts w:ascii="Arial" w:eastAsia="SimSun" w:hAnsi="Arial" w:cs="Courier New"/>
                <w:sz w:val="18"/>
                <w:szCs w:val="16"/>
                <w:lang w:eastAsia="zh-CN"/>
              </w:rPr>
              <w:t>NOTE 6:</w:t>
            </w:r>
            <w:r w:rsidRPr="008227B8">
              <w:rPr>
                <w:rFonts w:ascii="Arial" w:eastAsia="SimSun" w:hAnsi="Arial" w:cs="Courier New"/>
                <w:sz w:val="18"/>
                <w:szCs w:val="16"/>
                <w:lang w:eastAsia="zh-CN"/>
              </w:rPr>
              <w:tab/>
              <w:t xml:space="preserve"> Values 137-150 are reserved for M.3100 potential future extensions.</w:t>
            </w:r>
            <w:bookmarkEnd w:id="945"/>
          </w:p>
        </w:tc>
        <w:tc>
          <w:tcPr>
            <w:tcW w:w="1397" w:type="dxa"/>
          </w:tcPr>
          <w:p w14:paraId="5FBE496C"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7BDC84F0" w14:textId="77777777" w:rsidTr="00AD2F20">
        <w:trPr>
          <w:jc w:val="center"/>
        </w:trPr>
        <w:tc>
          <w:tcPr>
            <w:tcW w:w="0" w:type="auto"/>
          </w:tcPr>
          <w:p w14:paraId="64BC8F5F" w14:textId="77777777" w:rsidR="002B6147" w:rsidRPr="008227B8" w:rsidRDefault="002B6147" w:rsidP="002B6147">
            <w:pPr>
              <w:keepNext/>
              <w:keepLines/>
              <w:spacing w:after="0"/>
              <w:rPr>
                <w:rFonts w:ascii="Arial" w:eastAsia="SimSun" w:hAnsi="Arial" w:cs="Arial"/>
                <w:snapToGrid w:val="0"/>
                <w:sz w:val="18"/>
              </w:rPr>
            </w:pPr>
            <w:bookmarkStart w:id="946" w:name="_MCCTEMPBM_CRPT22660743___7" w:colFirst="0" w:colLast="0"/>
            <w:r w:rsidRPr="008227B8">
              <w:rPr>
                <w:rFonts w:ascii="Arial" w:eastAsia="SimSun" w:hAnsi="Arial" w:cs="Arial"/>
                <w:snapToGrid w:val="0"/>
                <w:sz w:val="18"/>
              </w:rPr>
              <w:t>Storage Capacity Problem</w:t>
            </w:r>
          </w:p>
        </w:tc>
        <w:tc>
          <w:tcPr>
            <w:tcW w:w="1397" w:type="dxa"/>
          </w:tcPr>
          <w:p w14:paraId="30D5244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8D22CA5" w14:textId="77777777" w:rsidTr="00AD2F20">
        <w:trPr>
          <w:jc w:val="center"/>
        </w:trPr>
        <w:tc>
          <w:tcPr>
            <w:tcW w:w="0" w:type="auto"/>
          </w:tcPr>
          <w:p w14:paraId="55E4D549" w14:textId="77777777" w:rsidR="002B6147" w:rsidRPr="008227B8" w:rsidRDefault="002B6147" w:rsidP="002B6147">
            <w:pPr>
              <w:keepNext/>
              <w:keepLines/>
              <w:spacing w:after="0"/>
              <w:rPr>
                <w:rFonts w:ascii="Arial" w:eastAsia="SimSun" w:hAnsi="Arial" w:cs="Arial"/>
                <w:snapToGrid w:val="0"/>
                <w:sz w:val="18"/>
              </w:rPr>
            </w:pPr>
            <w:bookmarkStart w:id="947" w:name="_MCCTEMPBM_CRPT22660744___7" w:colFirst="0" w:colLast="0"/>
            <w:bookmarkEnd w:id="946"/>
            <w:r w:rsidRPr="008227B8">
              <w:rPr>
                <w:rFonts w:ascii="Arial" w:eastAsia="SimSun" w:hAnsi="Arial" w:cs="Arial"/>
                <w:snapToGrid w:val="0"/>
                <w:sz w:val="18"/>
              </w:rPr>
              <w:t xml:space="preserve">Memory Mismatch </w:t>
            </w:r>
          </w:p>
        </w:tc>
        <w:tc>
          <w:tcPr>
            <w:tcW w:w="1397" w:type="dxa"/>
          </w:tcPr>
          <w:p w14:paraId="46D733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348372E" w14:textId="77777777" w:rsidTr="00AD2F20">
        <w:trPr>
          <w:jc w:val="center"/>
        </w:trPr>
        <w:tc>
          <w:tcPr>
            <w:tcW w:w="0" w:type="auto"/>
          </w:tcPr>
          <w:p w14:paraId="420788BD" w14:textId="77777777" w:rsidR="002B6147" w:rsidRPr="008227B8" w:rsidRDefault="002B6147" w:rsidP="002B6147">
            <w:pPr>
              <w:keepNext/>
              <w:keepLines/>
              <w:spacing w:after="0"/>
              <w:rPr>
                <w:rFonts w:ascii="Arial" w:eastAsia="SimSun" w:hAnsi="Arial" w:cs="Arial"/>
                <w:snapToGrid w:val="0"/>
                <w:sz w:val="18"/>
              </w:rPr>
            </w:pPr>
            <w:bookmarkStart w:id="948" w:name="_MCCTEMPBM_CRPT22660745___7" w:colFirst="0" w:colLast="0"/>
            <w:bookmarkEnd w:id="947"/>
            <w:r w:rsidRPr="008227B8">
              <w:rPr>
                <w:rFonts w:ascii="Arial" w:eastAsia="SimSun" w:hAnsi="Arial" w:cs="Arial"/>
                <w:snapToGrid w:val="0"/>
                <w:sz w:val="18"/>
              </w:rPr>
              <w:t xml:space="preserve">Corrupt Data </w:t>
            </w:r>
          </w:p>
        </w:tc>
        <w:tc>
          <w:tcPr>
            <w:tcW w:w="1397" w:type="dxa"/>
          </w:tcPr>
          <w:p w14:paraId="3615897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85C1FB2" w14:textId="77777777" w:rsidTr="00AD2F20">
        <w:trPr>
          <w:jc w:val="center"/>
        </w:trPr>
        <w:tc>
          <w:tcPr>
            <w:tcW w:w="0" w:type="auto"/>
          </w:tcPr>
          <w:p w14:paraId="3479D773" w14:textId="77777777" w:rsidR="002B6147" w:rsidRPr="008227B8" w:rsidRDefault="002B6147" w:rsidP="002B6147">
            <w:pPr>
              <w:keepNext/>
              <w:keepLines/>
              <w:spacing w:after="0"/>
              <w:rPr>
                <w:rFonts w:ascii="Arial" w:eastAsia="SimSun" w:hAnsi="Arial" w:cs="Arial"/>
                <w:snapToGrid w:val="0"/>
                <w:sz w:val="18"/>
              </w:rPr>
            </w:pPr>
            <w:bookmarkStart w:id="949" w:name="_MCCTEMPBM_CRPT22660746___7" w:colFirst="0" w:colLast="0"/>
            <w:bookmarkEnd w:id="948"/>
            <w:r w:rsidRPr="008227B8">
              <w:rPr>
                <w:rFonts w:ascii="Arial" w:eastAsia="SimSun" w:hAnsi="Arial" w:cs="Arial"/>
                <w:snapToGrid w:val="0"/>
                <w:sz w:val="18"/>
              </w:rPr>
              <w:t xml:space="preserve">Out Of CPU Cycles </w:t>
            </w:r>
          </w:p>
        </w:tc>
        <w:tc>
          <w:tcPr>
            <w:tcW w:w="1397" w:type="dxa"/>
          </w:tcPr>
          <w:p w14:paraId="414B14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5CD1ED2" w14:textId="77777777" w:rsidTr="00AD2F20">
        <w:trPr>
          <w:jc w:val="center"/>
        </w:trPr>
        <w:tc>
          <w:tcPr>
            <w:tcW w:w="0" w:type="auto"/>
          </w:tcPr>
          <w:p w14:paraId="0138D80B" w14:textId="77777777" w:rsidR="002B6147" w:rsidRPr="008227B8" w:rsidRDefault="002B6147" w:rsidP="002B6147">
            <w:pPr>
              <w:keepNext/>
              <w:keepLines/>
              <w:spacing w:after="0"/>
              <w:rPr>
                <w:rFonts w:ascii="Arial" w:eastAsia="SimSun" w:hAnsi="Arial" w:cs="Arial"/>
                <w:snapToGrid w:val="0"/>
                <w:sz w:val="18"/>
              </w:rPr>
            </w:pPr>
            <w:bookmarkStart w:id="950" w:name="_MCCTEMPBM_CRPT22660747___7" w:colFirst="0" w:colLast="0"/>
            <w:bookmarkEnd w:id="949"/>
            <w:r w:rsidRPr="008227B8">
              <w:rPr>
                <w:rFonts w:ascii="Arial" w:eastAsia="SimSun" w:hAnsi="Arial" w:cs="Arial"/>
                <w:snapToGrid w:val="0"/>
                <w:sz w:val="18"/>
              </w:rPr>
              <w:t xml:space="preserve">Software Environment Problem </w:t>
            </w:r>
          </w:p>
        </w:tc>
        <w:tc>
          <w:tcPr>
            <w:tcW w:w="1397" w:type="dxa"/>
          </w:tcPr>
          <w:p w14:paraId="7CC4D28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4127BD0" w14:textId="77777777" w:rsidTr="00AD2F20">
        <w:trPr>
          <w:jc w:val="center"/>
        </w:trPr>
        <w:tc>
          <w:tcPr>
            <w:tcW w:w="0" w:type="auto"/>
          </w:tcPr>
          <w:p w14:paraId="49242FE3" w14:textId="77777777" w:rsidR="002B6147" w:rsidRPr="008227B8" w:rsidRDefault="002B6147" w:rsidP="002B6147">
            <w:pPr>
              <w:keepNext/>
              <w:keepLines/>
              <w:spacing w:after="0"/>
              <w:rPr>
                <w:rFonts w:ascii="Arial" w:eastAsia="SimSun" w:hAnsi="Arial" w:cs="Arial"/>
                <w:snapToGrid w:val="0"/>
                <w:sz w:val="18"/>
              </w:rPr>
            </w:pPr>
            <w:bookmarkStart w:id="951" w:name="_MCCTEMPBM_CRPT22660748___7" w:colFirst="0" w:colLast="0"/>
            <w:bookmarkEnd w:id="950"/>
            <w:r w:rsidRPr="008227B8">
              <w:rPr>
                <w:rFonts w:ascii="Arial" w:eastAsia="SimSun" w:hAnsi="Arial" w:cs="Arial"/>
                <w:snapToGrid w:val="0"/>
                <w:sz w:val="18"/>
              </w:rPr>
              <w:t>Software Download Failure</w:t>
            </w:r>
          </w:p>
        </w:tc>
        <w:tc>
          <w:tcPr>
            <w:tcW w:w="1397" w:type="dxa"/>
          </w:tcPr>
          <w:p w14:paraId="0C4DE9E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89967ED" w14:textId="77777777" w:rsidTr="00AD2F20">
        <w:trPr>
          <w:jc w:val="center"/>
        </w:trPr>
        <w:tc>
          <w:tcPr>
            <w:tcW w:w="0" w:type="auto"/>
          </w:tcPr>
          <w:p w14:paraId="7424A5F0" w14:textId="77777777" w:rsidR="002B6147" w:rsidRPr="008227B8" w:rsidRDefault="002B6147" w:rsidP="002B6147">
            <w:pPr>
              <w:keepNext/>
              <w:keepLines/>
              <w:spacing w:after="0"/>
              <w:rPr>
                <w:rFonts w:ascii="Arial" w:eastAsia="SimSun" w:hAnsi="Arial" w:cs="Arial"/>
                <w:snapToGrid w:val="0"/>
                <w:sz w:val="18"/>
              </w:rPr>
            </w:pPr>
            <w:bookmarkStart w:id="952" w:name="_MCCTEMPBM_CRPT22660749___7" w:colFirst="0" w:colLast="0"/>
            <w:bookmarkEnd w:id="951"/>
            <w:r w:rsidRPr="008227B8">
              <w:rPr>
                <w:rFonts w:ascii="Arial" w:eastAsia="SimSun" w:hAnsi="Arial" w:cs="Arial"/>
                <w:snapToGrid w:val="0"/>
                <w:sz w:val="18"/>
              </w:rPr>
              <w:t>Loss of Real Time</w:t>
            </w:r>
          </w:p>
        </w:tc>
        <w:tc>
          <w:tcPr>
            <w:tcW w:w="1397" w:type="dxa"/>
          </w:tcPr>
          <w:p w14:paraId="3CFEDE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B087BA0" w14:textId="77777777" w:rsidTr="00AD2F20">
        <w:trPr>
          <w:jc w:val="center"/>
        </w:trPr>
        <w:tc>
          <w:tcPr>
            <w:tcW w:w="0" w:type="auto"/>
          </w:tcPr>
          <w:p w14:paraId="5034A259" w14:textId="77777777" w:rsidR="002B6147" w:rsidRPr="008227B8" w:rsidRDefault="002B6147" w:rsidP="002B6147">
            <w:pPr>
              <w:keepNext/>
              <w:keepLines/>
              <w:spacing w:after="0"/>
              <w:rPr>
                <w:rFonts w:ascii="Arial" w:eastAsia="SimSun" w:hAnsi="Arial" w:cs="Arial"/>
                <w:snapToGrid w:val="0"/>
                <w:sz w:val="18"/>
              </w:rPr>
            </w:pPr>
            <w:bookmarkStart w:id="953" w:name="_MCCTEMPBM_CRPT22660750___7" w:colFirst="0" w:colLast="0"/>
            <w:bookmarkEnd w:id="952"/>
            <w:r w:rsidRPr="008227B8">
              <w:rPr>
                <w:rFonts w:ascii="Arial" w:eastAsia="SimSun" w:hAnsi="Arial" w:cs="Arial"/>
                <w:snapToGrid w:val="0"/>
                <w:sz w:val="18"/>
              </w:rPr>
              <w:t>Reinitialized</w:t>
            </w:r>
          </w:p>
        </w:tc>
        <w:tc>
          <w:tcPr>
            <w:tcW w:w="1397" w:type="dxa"/>
          </w:tcPr>
          <w:p w14:paraId="0E4513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3F31A260" w14:textId="77777777" w:rsidTr="00AD2F20">
        <w:trPr>
          <w:jc w:val="center"/>
        </w:trPr>
        <w:tc>
          <w:tcPr>
            <w:tcW w:w="0" w:type="auto"/>
          </w:tcPr>
          <w:p w14:paraId="5F7B4FDD" w14:textId="77777777" w:rsidR="002B6147" w:rsidRPr="008227B8" w:rsidRDefault="002B6147" w:rsidP="002B6147">
            <w:pPr>
              <w:keepNext/>
              <w:keepLines/>
              <w:spacing w:after="0"/>
              <w:rPr>
                <w:rFonts w:ascii="Arial" w:eastAsia="SimSun" w:hAnsi="Arial" w:cs="Arial"/>
                <w:snapToGrid w:val="0"/>
                <w:sz w:val="18"/>
              </w:rPr>
            </w:pPr>
            <w:bookmarkStart w:id="954" w:name="_MCCTEMPBM_CRPT22660751___7"/>
            <w:bookmarkEnd w:id="953"/>
            <w:r w:rsidRPr="008227B8">
              <w:rPr>
                <w:rFonts w:ascii="Arial" w:eastAsia="SimSun" w:hAnsi="Arial" w:cs="Courier New"/>
                <w:sz w:val="18"/>
                <w:szCs w:val="16"/>
                <w:lang w:eastAsia="zh-CN"/>
              </w:rPr>
              <w:t>NOTE 7:</w:t>
            </w:r>
            <w:r w:rsidRPr="008227B8">
              <w:rPr>
                <w:rFonts w:ascii="Arial" w:eastAsia="SimSun" w:hAnsi="Arial" w:cs="Courier New"/>
                <w:sz w:val="18"/>
                <w:szCs w:val="16"/>
                <w:lang w:eastAsia="zh-CN"/>
              </w:rPr>
              <w:tab/>
              <w:t xml:space="preserve"> Values 159-167 correspond to duplicated probable causes.</w:t>
            </w:r>
            <w:bookmarkEnd w:id="954"/>
          </w:p>
        </w:tc>
        <w:tc>
          <w:tcPr>
            <w:tcW w:w="1397" w:type="dxa"/>
          </w:tcPr>
          <w:p w14:paraId="18B3A79B"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5155598E" w14:textId="77777777" w:rsidTr="00AD2F20">
        <w:trPr>
          <w:jc w:val="center"/>
        </w:trPr>
        <w:tc>
          <w:tcPr>
            <w:tcW w:w="0" w:type="auto"/>
          </w:tcPr>
          <w:p w14:paraId="6E2F1823" w14:textId="77777777" w:rsidR="002B6147" w:rsidRPr="008227B8" w:rsidRDefault="002B6147" w:rsidP="002B6147">
            <w:pPr>
              <w:keepNext/>
              <w:keepLines/>
              <w:spacing w:after="0"/>
              <w:rPr>
                <w:rFonts w:ascii="Arial" w:eastAsia="SimSun" w:hAnsi="Arial" w:cs="Arial"/>
                <w:snapToGrid w:val="0"/>
                <w:sz w:val="18"/>
              </w:rPr>
            </w:pPr>
            <w:bookmarkStart w:id="955" w:name="_MCCTEMPBM_CRPT22660752___7"/>
            <w:r w:rsidRPr="008227B8">
              <w:rPr>
                <w:rFonts w:ascii="Arial" w:eastAsia="SimSun" w:hAnsi="Arial" w:cs="Courier New"/>
                <w:sz w:val="18"/>
                <w:szCs w:val="16"/>
                <w:lang w:eastAsia="zh-CN"/>
              </w:rPr>
              <w:t>NOTE 8:</w:t>
            </w:r>
            <w:r w:rsidRPr="008227B8">
              <w:rPr>
                <w:rFonts w:ascii="Arial" w:eastAsia="SimSun" w:hAnsi="Arial" w:cs="Courier New"/>
                <w:sz w:val="18"/>
                <w:szCs w:val="16"/>
                <w:lang w:eastAsia="zh-CN"/>
              </w:rPr>
              <w:tab/>
              <w:t xml:space="preserve"> Values 168-200 are reserved for M.3100 potential future extensions.</w:t>
            </w:r>
            <w:bookmarkEnd w:id="955"/>
          </w:p>
        </w:tc>
        <w:tc>
          <w:tcPr>
            <w:tcW w:w="1397" w:type="dxa"/>
          </w:tcPr>
          <w:p w14:paraId="1FBDD9B3"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3DE7A7D9" w14:textId="77777777" w:rsidTr="00AD2F20">
        <w:trPr>
          <w:jc w:val="center"/>
        </w:trPr>
        <w:tc>
          <w:tcPr>
            <w:tcW w:w="0" w:type="auto"/>
          </w:tcPr>
          <w:p w14:paraId="525978E6" w14:textId="77777777" w:rsidR="002B6147" w:rsidRPr="008227B8" w:rsidRDefault="002B6147" w:rsidP="002B6147">
            <w:pPr>
              <w:keepNext/>
              <w:keepLines/>
              <w:spacing w:after="0"/>
              <w:rPr>
                <w:rFonts w:ascii="Arial" w:eastAsia="SimSun" w:hAnsi="Arial" w:cs="Arial"/>
                <w:snapToGrid w:val="0"/>
                <w:sz w:val="18"/>
              </w:rPr>
            </w:pPr>
            <w:bookmarkStart w:id="956" w:name="_MCCTEMPBM_CRPT22660753___7"/>
            <w:r w:rsidRPr="008227B8">
              <w:rPr>
                <w:rFonts w:ascii="Arial" w:eastAsia="SimSun" w:hAnsi="Arial" w:cs="Courier New"/>
                <w:sz w:val="18"/>
                <w:szCs w:val="16"/>
                <w:lang w:eastAsia="zh-CN"/>
              </w:rPr>
              <w:t>NOTE 9:</w:t>
            </w:r>
            <w:r w:rsidRPr="008227B8">
              <w:rPr>
                <w:rFonts w:ascii="Arial" w:eastAsia="SimSun" w:hAnsi="Arial" w:cs="Courier New"/>
                <w:sz w:val="18"/>
                <w:szCs w:val="16"/>
                <w:lang w:eastAsia="zh-CN"/>
              </w:rPr>
              <w:tab/>
              <w:t>Values 201-202 correspond to duplicated probable causes.</w:t>
            </w:r>
            <w:bookmarkEnd w:id="956"/>
          </w:p>
        </w:tc>
        <w:tc>
          <w:tcPr>
            <w:tcW w:w="1397" w:type="dxa"/>
          </w:tcPr>
          <w:p w14:paraId="4D7FE100"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4D6B43D4" w14:textId="77777777" w:rsidTr="00AD2F20">
        <w:trPr>
          <w:jc w:val="center"/>
        </w:trPr>
        <w:tc>
          <w:tcPr>
            <w:tcW w:w="0" w:type="auto"/>
          </w:tcPr>
          <w:p w14:paraId="7B1F0A6B" w14:textId="77777777" w:rsidR="002B6147" w:rsidRPr="008227B8" w:rsidRDefault="002B6147" w:rsidP="002B6147">
            <w:pPr>
              <w:keepNext/>
              <w:keepLines/>
              <w:spacing w:after="0"/>
              <w:rPr>
                <w:rFonts w:ascii="Arial" w:eastAsia="SimSun" w:hAnsi="Arial" w:cs="Arial"/>
                <w:snapToGrid w:val="0"/>
                <w:sz w:val="18"/>
              </w:rPr>
            </w:pPr>
            <w:bookmarkStart w:id="957" w:name="_MCCTEMPBM_CRPT22660754___7" w:colFirst="0" w:colLast="0"/>
            <w:r w:rsidRPr="008227B8">
              <w:rPr>
                <w:rFonts w:ascii="Arial" w:eastAsia="SimSun" w:hAnsi="Arial" w:cs="Arial"/>
                <w:snapToGrid w:val="0"/>
                <w:sz w:val="18"/>
              </w:rPr>
              <w:t>Excessive Error Rate</w:t>
            </w:r>
          </w:p>
        </w:tc>
        <w:tc>
          <w:tcPr>
            <w:tcW w:w="1397" w:type="dxa"/>
          </w:tcPr>
          <w:p w14:paraId="70DF9BD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255F4032" w14:textId="77777777" w:rsidTr="00AD2F20">
        <w:trPr>
          <w:jc w:val="center"/>
        </w:trPr>
        <w:tc>
          <w:tcPr>
            <w:tcW w:w="0" w:type="auto"/>
          </w:tcPr>
          <w:p w14:paraId="2715EE10" w14:textId="77777777" w:rsidR="002B6147" w:rsidRPr="008227B8" w:rsidRDefault="002B6147" w:rsidP="002B6147">
            <w:pPr>
              <w:keepNext/>
              <w:keepLines/>
              <w:spacing w:after="0"/>
              <w:rPr>
                <w:rFonts w:ascii="Arial" w:eastAsia="SimSun" w:hAnsi="Arial" w:cs="Arial"/>
                <w:snapToGrid w:val="0"/>
                <w:sz w:val="18"/>
              </w:rPr>
            </w:pPr>
            <w:bookmarkStart w:id="958" w:name="_MCCTEMPBM_CRPT22660755___7"/>
            <w:bookmarkEnd w:id="957"/>
            <w:r w:rsidRPr="008227B8">
              <w:rPr>
                <w:rFonts w:ascii="Arial" w:eastAsia="SimSun" w:hAnsi="Arial" w:cs="Courier New"/>
                <w:sz w:val="18"/>
                <w:szCs w:val="16"/>
                <w:lang w:eastAsia="zh-CN"/>
              </w:rPr>
              <w:t>NOTE 10:</w:t>
            </w:r>
            <w:r w:rsidRPr="008227B8">
              <w:rPr>
                <w:rFonts w:ascii="Arial" w:eastAsia="SimSun" w:hAnsi="Arial" w:cs="Courier New"/>
                <w:sz w:val="18"/>
                <w:szCs w:val="16"/>
                <w:lang w:eastAsia="zh-CN"/>
              </w:rPr>
              <w:tab/>
              <w:t>Values 204-207 correspond to duplicated probable causes.</w:t>
            </w:r>
            <w:bookmarkEnd w:id="958"/>
          </w:p>
        </w:tc>
        <w:tc>
          <w:tcPr>
            <w:tcW w:w="1397" w:type="dxa"/>
          </w:tcPr>
          <w:p w14:paraId="0F5AB1AF"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798C367A" w14:textId="77777777" w:rsidTr="00AD2F20">
        <w:trPr>
          <w:jc w:val="center"/>
        </w:trPr>
        <w:tc>
          <w:tcPr>
            <w:tcW w:w="0" w:type="auto"/>
          </w:tcPr>
          <w:p w14:paraId="522E8BCA" w14:textId="77777777" w:rsidR="002B6147" w:rsidRPr="008227B8" w:rsidRDefault="002B6147" w:rsidP="002B6147">
            <w:pPr>
              <w:keepNext/>
              <w:keepLines/>
              <w:spacing w:after="0"/>
              <w:rPr>
                <w:rFonts w:ascii="Arial" w:eastAsia="SimSun" w:hAnsi="Arial" w:cs="Arial"/>
                <w:snapToGrid w:val="0"/>
                <w:sz w:val="18"/>
              </w:rPr>
            </w:pPr>
            <w:bookmarkStart w:id="959" w:name="_MCCTEMPBM_CRPT22660756___7"/>
            <w:r w:rsidRPr="008227B8">
              <w:rPr>
                <w:rFonts w:ascii="Arial" w:eastAsia="SimSun" w:hAnsi="Arial" w:cs="Courier New"/>
                <w:sz w:val="18"/>
                <w:szCs w:val="16"/>
                <w:lang w:eastAsia="zh-CN"/>
              </w:rPr>
              <w:t>NOTE 11:</w:t>
            </w:r>
            <w:r w:rsidRPr="008227B8">
              <w:rPr>
                <w:rFonts w:ascii="Arial" w:eastAsia="SimSun" w:hAnsi="Arial" w:cs="Courier New"/>
                <w:sz w:val="18"/>
                <w:szCs w:val="16"/>
                <w:lang w:eastAsia="zh-CN"/>
              </w:rPr>
              <w:tab/>
              <w:t>Values 208-300 are reserved for M.3100 potential future extensions.</w:t>
            </w:r>
            <w:bookmarkEnd w:id="959"/>
          </w:p>
        </w:tc>
        <w:tc>
          <w:tcPr>
            <w:tcW w:w="1397" w:type="dxa"/>
          </w:tcPr>
          <w:p w14:paraId="5EB5A51D" w14:textId="77777777" w:rsidR="002B6147" w:rsidRPr="008227B8" w:rsidRDefault="002B6147" w:rsidP="002B6147">
            <w:pPr>
              <w:keepNext/>
              <w:keepLines/>
              <w:spacing w:after="0"/>
              <w:rPr>
                <w:rFonts w:ascii="Arial" w:eastAsia="SimSun" w:hAnsi="Arial"/>
                <w:snapToGrid w:val="0"/>
                <w:sz w:val="18"/>
              </w:rPr>
            </w:pPr>
          </w:p>
        </w:tc>
      </w:tr>
    </w:tbl>
    <w:p w14:paraId="1312EA92" w14:textId="77777777" w:rsidR="002B6147" w:rsidRPr="008227B8" w:rsidRDefault="002B6147" w:rsidP="002B6147">
      <w:pPr>
        <w:keepNext/>
        <w:rPr>
          <w:rFonts w:eastAsia="SimSun"/>
        </w:rPr>
      </w:pPr>
    </w:p>
    <w:p w14:paraId="57BDAD71" w14:textId="20EB37AF" w:rsidR="002B6147" w:rsidRPr="008227B8" w:rsidRDefault="002B6147" w:rsidP="008227B8">
      <w:pPr>
        <w:pStyle w:val="TH"/>
        <w:rPr>
          <w:rFonts w:eastAsia="SimSun"/>
        </w:rPr>
      </w:pPr>
      <w:bookmarkStart w:id="960" w:name="_MCCTEMPBM_CRPT22660757___4"/>
      <w:r w:rsidRPr="008227B8">
        <w:rPr>
          <w:rFonts w:eastAsia="SimSun"/>
        </w:rPr>
        <w:t>Table B.2: Probable Causes from ITU-T</w:t>
      </w:r>
      <w:commentRangeStart w:id="961"/>
      <w:r w:rsidRPr="008227B8">
        <w:rPr>
          <w:rFonts w:eastAsia="SimSun"/>
        </w:rPr>
        <w:t xml:space="preserve"> Recommendation X.721</w:t>
      </w:r>
      <w:r w:rsidRPr="008227B8">
        <w:rPr>
          <w:rFonts w:eastAsia="SimSun"/>
          <w:snapToGrid w:val="0"/>
        </w:rPr>
        <w:t xml:space="preserve"> </w:t>
      </w:r>
      <w:r w:rsidRPr="008227B8">
        <w:rPr>
          <w:rFonts w:eastAsia="SimSun"/>
        </w:rPr>
        <w:t>[6], X.733 [8], X.736 [13]</w:t>
      </w:r>
      <w:commentRangeEnd w:id="961"/>
      <w:r w:rsidR="00184F9F">
        <w:rPr>
          <w:rStyle w:val="CommentReference"/>
          <w:rFonts w:ascii="Times New Roman" w:hAnsi="Times New Roman"/>
          <w:b w:val="0"/>
        </w:rPr>
        <w:commentReference w:id="961"/>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tblGrid>
      <w:tr w:rsidR="002B6147" w:rsidRPr="008227B8" w14:paraId="5A7C2A39" w14:textId="77777777" w:rsidTr="00AD2F20">
        <w:trPr>
          <w:tblHeader/>
          <w:jc w:val="center"/>
        </w:trPr>
        <w:tc>
          <w:tcPr>
            <w:tcW w:w="4917" w:type="dxa"/>
            <w:shd w:val="pct25" w:color="auto" w:fill="FFFFFF"/>
          </w:tcPr>
          <w:p w14:paraId="22B3B0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X.721/X.733/X.736 Probable Cause (string)</w:t>
            </w:r>
          </w:p>
        </w:tc>
        <w:tc>
          <w:tcPr>
            <w:tcW w:w="2356" w:type="dxa"/>
            <w:shd w:val="pct25" w:color="auto" w:fill="FFFFFF"/>
          </w:tcPr>
          <w:p w14:paraId="6275C1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Even Type</w:t>
            </w:r>
          </w:p>
        </w:tc>
      </w:tr>
      <w:tr w:rsidR="002B6147" w:rsidRPr="008227B8" w14:paraId="4903AA66" w14:textId="77777777" w:rsidTr="00AD2F20">
        <w:trPr>
          <w:jc w:val="center"/>
        </w:trPr>
        <w:tc>
          <w:tcPr>
            <w:tcW w:w="4917" w:type="dxa"/>
          </w:tcPr>
          <w:p w14:paraId="686CBB60" w14:textId="77777777" w:rsidR="002B6147" w:rsidRPr="008227B8" w:rsidRDefault="002B6147" w:rsidP="002B6147">
            <w:pPr>
              <w:keepLines/>
              <w:spacing w:after="0"/>
              <w:rPr>
                <w:rFonts w:ascii="Arial" w:eastAsia="SimSun" w:hAnsi="Arial" w:cs="Arial"/>
                <w:snapToGrid w:val="0"/>
                <w:sz w:val="18"/>
              </w:rPr>
            </w:pPr>
            <w:bookmarkStart w:id="962" w:name="_MCCTEMPBM_CRPT22660758___7" w:colFirst="0" w:colLast="0"/>
            <w:bookmarkEnd w:id="960"/>
            <w:r w:rsidRPr="008227B8">
              <w:rPr>
                <w:rFonts w:ascii="Arial" w:eastAsia="SimSun" w:hAnsi="Arial" w:cs="Arial"/>
                <w:snapToGrid w:val="0"/>
                <w:sz w:val="18"/>
              </w:rPr>
              <w:t>Adapter Error</w:t>
            </w:r>
          </w:p>
        </w:tc>
        <w:tc>
          <w:tcPr>
            <w:tcW w:w="2356" w:type="dxa"/>
          </w:tcPr>
          <w:p w14:paraId="2E5D36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2759C9B" w14:textId="77777777" w:rsidTr="00AD2F20">
        <w:trPr>
          <w:jc w:val="center"/>
        </w:trPr>
        <w:tc>
          <w:tcPr>
            <w:tcW w:w="4917" w:type="dxa"/>
          </w:tcPr>
          <w:p w14:paraId="2CACF4B5" w14:textId="77777777" w:rsidR="002B6147" w:rsidRPr="008227B8" w:rsidRDefault="002B6147" w:rsidP="002B6147">
            <w:pPr>
              <w:keepLines/>
              <w:spacing w:after="0"/>
              <w:rPr>
                <w:rFonts w:ascii="Arial" w:eastAsia="SimSun" w:hAnsi="Arial" w:cs="Arial"/>
                <w:snapToGrid w:val="0"/>
                <w:sz w:val="18"/>
              </w:rPr>
            </w:pPr>
            <w:bookmarkStart w:id="963" w:name="_MCCTEMPBM_CRPT22660759___7" w:colFirst="0" w:colLast="0"/>
            <w:bookmarkEnd w:id="962"/>
            <w:r w:rsidRPr="008227B8">
              <w:rPr>
                <w:rFonts w:ascii="Arial" w:eastAsia="SimSun" w:hAnsi="Arial" w:cs="Arial"/>
                <w:snapToGrid w:val="0"/>
                <w:sz w:val="18"/>
              </w:rPr>
              <w:t xml:space="preserve">Application Subsystem Failure </w:t>
            </w:r>
          </w:p>
        </w:tc>
        <w:tc>
          <w:tcPr>
            <w:tcW w:w="2356" w:type="dxa"/>
          </w:tcPr>
          <w:p w14:paraId="02347B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9E5A691" w14:textId="77777777" w:rsidTr="00AD2F20">
        <w:trPr>
          <w:jc w:val="center"/>
        </w:trPr>
        <w:tc>
          <w:tcPr>
            <w:tcW w:w="4917" w:type="dxa"/>
          </w:tcPr>
          <w:p w14:paraId="6505B6DB" w14:textId="77777777" w:rsidR="002B6147" w:rsidRPr="008227B8" w:rsidRDefault="002B6147" w:rsidP="002B6147">
            <w:pPr>
              <w:keepLines/>
              <w:spacing w:after="0"/>
              <w:rPr>
                <w:rFonts w:ascii="Arial" w:eastAsia="SimSun" w:hAnsi="Arial" w:cs="Arial"/>
                <w:snapToGrid w:val="0"/>
                <w:sz w:val="18"/>
              </w:rPr>
            </w:pPr>
            <w:bookmarkStart w:id="964" w:name="_MCCTEMPBM_CRPT22660760___7" w:colFirst="0" w:colLast="0"/>
            <w:bookmarkEnd w:id="963"/>
            <w:r w:rsidRPr="008227B8">
              <w:rPr>
                <w:rFonts w:ascii="Arial" w:eastAsia="SimSun" w:hAnsi="Arial" w:cs="Arial"/>
                <w:snapToGrid w:val="0"/>
                <w:sz w:val="18"/>
              </w:rPr>
              <w:t xml:space="preserve">Bandwidth Reduction </w:t>
            </w:r>
          </w:p>
        </w:tc>
        <w:tc>
          <w:tcPr>
            <w:tcW w:w="2356" w:type="dxa"/>
          </w:tcPr>
          <w:p w14:paraId="2744EA8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bookmarkEnd w:id="964"/>
      <w:tr w:rsidR="002B6147" w:rsidRPr="008227B8" w14:paraId="3DF89E11" w14:textId="77777777" w:rsidTr="00AD2F20">
        <w:trPr>
          <w:jc w:val="center"/>
        </w:trPr>
        <w:tc>
          <w:tcPr>
            <w:tcW w:w="4917" w:type="dxa"/>
          </w:tcPr>
          <w:p w14:paraId="1A33CFA3" w14:textId="77777777" w:rsidR="002B6147" w:rsidRPr="008227B8" w:rsidRDefault="002B6147" w:rsidP="000815A8">
            <w:pPr>
              <w:pStyle w:val="TAN"/>
              <w:rPr>
                <w:rFonts w:eastAsia="SimSun"/>
                <w:snapToGrid w:val="0"/>
              </w:rPr>
            </w:pPr>
            <w:commentRangeStart w:id="965"/>
            <w:r w:rsidRPr="008227B8">
              <w:rPr>
                <w:rFonts w:eastAsia="SimSun"/>
              </w:rPr>
              <w:t xml:space="preserve">NOTE </w:t>
            </w:r>
            <w:commentRangeEnd w:id="965"/>
            <w:r w:rsidR="008B19C5">
              <w:rPr>
                <w:rStyle w:val="CommentReference"/>
                <w:rFonts w:ascii="Times New Roman" w:hAnsi="Times New Roman"/>
              </w:rPr>
              <w:commentReference w:id="965"/>
            </w:r>
            <w:r w:rsidRPr="008227B8">
              <w:rPr>
                <w:rFonts w:eastAsia="SimSun"/>
              </w:rPr>
              <w:t>1:</w:t>
            </w:r>
            <w:r w:rsidRPr="008227B8">
              <w:rPr>
                <w:rFonts w:eastAsia="SimSun"/>
              </w:rPr>
              <w:tab/>
              <w:t xml:space="preserve"> Values 304 correspond to duplicated probable cause.</w:t>
            </w:r>
          </w:p>
        </w:tc>
        <w:tc>
          <w:tcPr>
            <w:tcW w:w="2356" w:type="dxa"/>
          </w:tcPr>
          <w:p w14:paraId="50B15437" w14:textId="77777777" w:rsidR="002B6147" w:rsidRPr="008227B8" w:rsidRDefault="002B6147" w:rsidP="002B6147">
            <w:pPr>
              <w:keepLines/>
              <w:spacing w:after="0"/>
              <w:rPr>
                <w:rFonts w:ascii="Arial" w:eastAsia="SimSun" w:hAnsi="Arial"/>
                <w:snapToGrid w:val="0"/>
                <w:sz w:val="18"/>
              </w:rPr>
            </w:pPr>
          </w:p>
        </w:tc>
      </w:tr>
      <w:tr w:rsidR="002B6147" w:rsidRPr="008227B8" w14:paraId="6ECBBCC8" w14:textId="77777777" w:rsidTr="00AD2F20">
        <w:trPr>
          <w:jc w:val="center"/>
        </w:trPr>
        <w:tc>
          <w:tcPr>
            <w:tcW w:w="4917" w:type="dxa"/>
          </w:tcPr>
          <w:p w14:paraId="05D4D516" w14:textId="77777777" w:rsidR="002B6147" w:rsidRPr="008227B8" w:rsidRDefault="002B6147" w:rsidP="002B6147">
            <w:pPr>
              <w:keepLines/>
              <w:spacing w:after="0"/>
              <w:rPr>
                <w:rFonts w:ascii="Arial" w:eastAsia="SimSun" w:hAnsi="Arial" w:cs="Arial"/>
                <w:snapToGrid w:val="0"/>
                <w:sz w:val="18"/>
              </w:rPr>
            </w:pPr>
            <w:bookmarkStart w:id="966" w:name="_MCCTEMPBM_CRPT22660762___7" w:colFirst="0" w:colLast="0"/>
            <w:r w:rsidRPr="008227B8">
              <w:rPr>
                <w:rFonts w:ascii="Arial" w:eastAsia="SimSun" w:hAnsi="Arial" w:cs="Arial"/>
                <w:snapToGrid w:val="0"/>
                <w:sz w:val="18"/>
              </w:rPr>
              <w:t xml:space="preserve">Communication Protocol Error </w:t>
            </w:r>
          </w:p>
        </w:tc>
        <w:tc>
          <w:tcPr>
            <w:tcW w:w="2356" w:type="dxa"/>
          </w:tcPr>
          <w:p w14:paraId="50FF577A"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70404441" w14:textId="77777777" w:rsidTr="00AD2F20">
        <w:trPr>
          <w:jc w:val="center"/>
        </w:trPr>
        <w:tc>
          <w:tcPr>
            <w:tcW w:w="4917" w:type="dxa"/>
          </w:tcPr>
          <w:p w14:paraId="19164037" w14:textId="77777777" w:rsidR="002B6147" w:rsidRPr="008227B8" w:rsidRDefault="002B6147" w:rsidP="002B6147">
            <w:pPr>
              <w:keepLines/>
              <w:spacing w:after="0"/>
              <w:rPr>
                <w:rFonts w:ascii="Arial" w:eastAsia="SimSun" w:hAnsi="Arial" w:cs="Arial"/>
                <w:snapToGrid w:val="0"/>
                <w:sz w:val="18"/>
              </w:rPr>
            </w:pPr>
            <w:bookmarkStart w:id="967" w:name="_MCCTEMPBM_CRPT22660763___7" w:colFirst="0" w:colLast="0"/>
            <w:bookmarkEnd w:id="966"/>
            <w:r w:rsidRPr="008227B8">
              <w:rPr>
                <w:rFonts w:ascii="Arial" w:eastAsia="SimSun" w:hAnsi="Arial" w:cs="Arial"/>
                <w:snapToGrid w:val="0"/>
                <w:sz w:val="18"/>
              </w:rPr>
              <w:t xml:space="preserve">Communication Subsystem Failure </w:t>
            </w:r>
          </w:p>
        </w:tc>
        <w:tc>
          <w:tcPr>
            <w:tcW w:w="2356" w:type="dxa"/>
          </w:tcPr>
          <w:p w14:paraId="05AA45B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8F2C7CB" w14:textId="77777777" w:rsidTr="00AD2F20">
        <w:trPr>
          <w:jc w:val="center"/>
        </w:trPr>
        <w:tc>
          <w:tcPr>
            <w:tcW w:w="4917" w:type="dxa"/>
          </w:tcPr>
          <w:p w14:paraId="6C877137" w14:textId="77777777" w:rsidR="002B6147" w:rsidRPr="008227B8" w:rsidRDefault="002B6147" w:rsidP="002B6147">
            <w:pPr>
              <w:keepLines/>
              <w:spacing w:after="0"/>
              <w:rPr>
                <w:rFonts w:ascii="Arial" w:eastAsia="SimSun" w:hAnsi="Arial" w:cs="Arial"/>
                <w:snapToGrid w:val="0"/>
                <w:sz w:val="18"/>
              </w:rPr>
            </w:pPr>
            <w:bookmarkStart w:id="968" w:name="_MCCTEMPBM_CRPT22660764___7" w:colFirst="0" w:colLast="0"/>
            <w:bookmarkEnd w:id="967"/>
            <w:r w:rsidRPr="008227B8">
              <w:rPr>
                <w:rFonts w:ascii="Arial" w:eastAsia="SimSun" w:hAnsi="Arial" w:cs="Arial"/>
                <w:snapToGrid w:val="0"/>
                <w:sz w:val="18"/>
              </w:rPr>
              <w:t xml:space="preserve">Configuration or Customizing Error </w:t>
            </w:r>
          </w:p>
        </w:tc>
        <w:tc>
          <w:tcPr>
            <w:tcW w:w="2356" w:type="dxa"/>
          </w:tcPr>
          <w:p w14:paraId="230F31B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21EDFD1" w14:textId="77777777" w:rsidTr="00AD2F20">
        <w:trPr>
          <w:jc w:val="center"/>
        </w:trPr>
        <w:tc>
          <w:tcPr>
            <w:tcW w:w="4917" w:type="dxa"/>
          </w:tcPr>
          <w:p w14:paraId="34E784D3" w14:textId="77777777" w:rsidR="002B6147" w:rsidRPr="008227B8" w:rsidRDefault="002B6147" w:rsidP="002B6147">
            <w:pPr>
              <w:keepLines/>
              <w:spacing w:after="0"/>
              <w:rPr>
                <w:rFonts w:ascii="Arial" w:eastAsia="SimSun" w:hAnsi="Arial" w:cs="Arial"/>
                <w:snapToGrid w:val="0"/>
                <w:sz w:val="18"/>
              </w:rPr>
            </w:pPr>
            <w:bookmarkStart w:id="969" w:name="_MCCTEMPBM_CRPT22660765___7" w:colFirst="0" w:colLast="0"/>
            <w:bookmarkEnd w:id="968"/>
            <w:r w:rsidRPr="008227B8">
              <w:rPr>
                <w:rFonts w:ascii="Arial" w:eastAsia="SimSun" w:hAnsi="Arial" w:cs="Arial"/>
                <w:snapToGrid w:val="0"/>
                <w:sz w:val="18"/>
              </w:rPr>
              <w:t xml:space="preserve">Congestion </w:t>
            </w:r>
          </w:p>
        </w:tc>
        <w:tc>
          <w:tcPr>
            <w:tcW w:w="2356" w:type="dxa"/>
          </w:tcPr>
          <w:p w14:paraId="30DF507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69"/>
      <w:tr w:rsidR="002B6147" w:rsidRPr="008227B8" w14:paraId="5B2806A3" w14:textId="77777777" w:rsidTr="00AD2F20">
        <w:trPr>
          <w:jc w:val="center"/>
        </w:trPr>
        <w:tc>
          <w:tcPr>
            <w:tcW w:w="4917" w:type="dxa"/>
          </w:tcPr>
          <w:p w14:paraId="757D0EB1" w14:textId="77777777" w:rsidR="002B6147" w:rsidRPr="008227B8" w:rsidRDefault="002B6147" w:rsidP="000815A8">
            <w:pPr>
              <w:pStyle w:val="TAN"/>
              <w:rPr>
                <w:rFonts w:eastAsia="SimSun" w:cs="Arial"/>
                <w:snapToGrid w:val="0"/>
              </w:rPr>
            </w:pPr>
            <w:r w:rsidRPr="008227B8">
              <w:rPr>
                <w:rFonts w:eastAsia="SimSun"/>
              </w:rPr>
              <w:lastRenderedPageBreak/>
              <w:t>NOTE 2:</w:t>
            </w:r>
            <w:r w:rsidRPr="008227B8">
              <w:rPr>
                <w:rFonts w:eastAsia="SimSun"/>
              </w:rPr>
              <w:tab/>
              <w:t xml:space="preserve"> Values 309 correspond to duplicated probable cause.</w:t>
            </w:r>
          </w:p>
        </w:tc>
        <w:tc>
          <w:tcPr>
            <w:tcW w:w="2356" w:type="dxa"/>
          </w:tcPr>
          <w:p w14:paraId="59A99E3A" w14:textId="77777777" w:rsidR="002B6147" w:rsidRPr="008227B8" w:rsidRDefault="002B6147" w:rsidP="002B6147">
            <w:pPr>
              <w:keepLines/>
              <w:spacing w:after="0"/>
              <w:rPr>
                <w:rFonts w:ascii="Arial" w:eastAsia="SimSun" w:hAnsi="Arial" w:cs="Arial"/>
                <w:snapToGrid w:val="0"/>
                <w:sz w:val="18"/>
              </w:rPr>
            </w:pPr>
          </w:p>
        </w:tc>
      </w:tr>
      <w:tr w:rsidR="002B6147" w:rsidRPr="008227B8" w14:paraId="0AA8D2F5" w14:textId="77777777" w:rsidTr="00AD2F20">
        <w:trPr>
          <w:jc w:val="center"/>
        </w:trPr>
        <w:tc>
          <w:tcPr>
            <w:tcW w:w="4917" w:type="dxa"/>
          </w:tcPr>
          <w:p w14:paraId="299386D0" w14:textId="77777777" w:rsidR="002B6147" w:rsidRPr="008227B8" w:rsidRDefault="002B6147" w:rsidP="002B6147">
            <w:pPr>
              <w:keepLines/>
              <w:spacing w:after="0"/>
              <w:rPr>
                <w:rFonts w:ascii="Arial" w:eastAsia="SimSun" w:hAnsi="Arial" w:cs="Arial"/>
                <w:snapToGrid w:val="0"/>
                <w:sz w:val="18"/>
              </w:rPr>
            </w:pPr>
            <w:bookmarkStart w:id="970" w:name="_MCCTEMPBM_CRPT22660767___7" w:colFirst="0" w:colLast="0"/>
            <w:r w:rsidRPr="008227B8">
              <w:rPr>
                <w:rFonts w:ascii="Arial" w:eastAsia="SimSun" w:hAnsi="Arial" w:cs="Arial"/>
                <w:snapToGrid w:val="0"/>
                <w:sz w:val="18"/>
              </w:rPr>
              <w:t xml:space="preserve">CPU Cycles Limit Exceeded </w:t>
            </w:r>
          </w:p>
        </w:tc>
        <w:tc>
          <w:tcPr>
            <w:tcW w:w="2356" w:type="dxa"/>
          </w:tcPr>
          <w:p w14:paraId="1BA7AD1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9058BCB" w14:textId="77777777" w:rsidTr="00AD2F20">
        <w:trPr>
          <w:jc w:val="center"/>
        </w:trPr>
        <w:tc>
          <w:tcPr>
            <w:tcW w:w="4917" w:type="dxa"/>
          </w:tcPr>
          <w:p w14:paraId="09B1B4EF" w14:textId="77777777" w:rsidR="002B6147" w:rsidRPr="008227B8" w:rsidRDefault="002B6147" w:rsidP="002B6147">
            <w:pPr>
              <w:keepLines/>
              <w:spacing w:after="0"/>
              <w:rPr>
                <w:rFonts w:ascii="Arial" w:eastAsia="SimSun" w:hAnsi="Arial" w:cs="Arial"/>
                <w:snapToGrid w:val="0"/>
                <w:sz w:val="18"/>
              </w:rPr>
            </w:pPr>
            <w:bookmarkStart w:id="971" w:name="_MCCTEMPBM_CRPT22660768___7" w:colFirst="0" w:colLast="0"/>
            <w:bookmarkEnd w:id="970"/>
            <w:r w:rsidRPr="008227B8">
              <w:rPr>
                <w:rFonts w:ascii="Arial" w:eastAsia="SimSun" w:hAnsi="Arial" w:cs="Arial"/>
                <w:snapToGrid w:val="0"/>
                <w:sz w:val="18"/>
              </w:rPr>
              <w:t xml:space="preserve">Data Set or Modem Error </w:t>
            </w:r>
          </w:p>
        </w:tc>
        <w:tc>
          <w:tcPr>
            <w:tcW w:w="2356" w:type="dxa"/>
          </w:tcPr>
          <w:p w14:paraId="0176E39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71"/>
      <w:tr w:rsidR="002B6147" w:rsidRPr="008227B8" w14:paraId="7221BCAD" w14:textId="77777777" w:rsidTr="00AD2F20">
        <w:trPr>
          <w:jc w:val="center"/>
        </w:trPr>
        <w:tc>
          <w:tcPr>
            <w:tcW w:w="4917" w:type="dxa"/>
          </w:tcPr>
          <w:p w14:paraId="74D0BB38" w14:textId="77777777" w:rsidR="002B6147" w:rsidRPr="008227B8" w:rsidRDefault="002B6147" w:rsidP="000815A8">
            <w:pPr>
              <w:pStyle w:val="TAN"/>
              <w:rPr>
                <w:rFonts w:eastAsia="SimSun" w:cs="Arial"/>
                <w:snapToGrid w:val="0"/>
              </w:rPr>
            </w:pPr>
            <w:r w:rsidRPr="008227B8">
              <w:rPr>
                <w:rFonts w:eastAsia="SimSun"/>
              </w:rPr>
              <w:t>NOTE 3:</w:t>
            </w:r>
            <w:r w:rsidRPr="008227B8">
              <w:rPr>
                <w:rFonts w:eastAsia="SimSun"/>
              </w:rPr>
              <w:tab/>
              <w:t xml:space="preserve"> Values 312 correspond to duplicated probable cause.</w:t>
            </w:r>
          </w:p>
        </w:tc>
        <w:tc>
          <w:tcPr>
            <w:tcW w:w="2356" w:type="dxa"/>
          </w:tcPr>
          <w:p w14:paraId="06AB3BCC" w14:textId="77777777" w:rsidR="002B6147" w:rsidRPr="008227B8" w:rsidRDefault="002B6147" w:rsidP="002B6147">
            <w:pPr>
              <w:keepLines/>
              <w:spacing w:after="0"/>
              <w:rPr>
                <w:rFonts w:ascii="Arial" w:eastAsia="SimSun" w:hAnsi="Arial" w:cs="Arial"/>
                <w:snapToGrid w:val="0"/>
                <w:sz w:val="18"/>
              </w:rPr>
            </w:pPr>
          </w:p>
        </w:tc>
      </w:tr>
      <w:tr w:rsidR="002B6147" w:rsidRPr="008227B8" w14:paraId="29C4882C" w14:textId="77777777" w:rsidTr="00AD2F20">
        <w:trPr>
          <w:jc w:val="center"/>
        </w:trPr>
        <w:tc>
          <w:tcPr>
            <w:tcW w:w="4917" w:type="dxa"/>
          </w:tcPr>
          <w:p w14:paraId="13502233" w14:textId="77777777" w:rsidR="002B6147" w:rsidRPr="008227B8" w:rsidRDefault="002B6147" w:rsidP="002B6147">
            <w:pPr>
              <w:keepLines/>
              <w:spacing w:after="0"/>
              <w:rPr>
                <w:rFonts w:ascii="Arial" w:eastAsia="SimSun" w:hAnsi="Arial" w:cs="Arial"/>
                <w:snapToGrid w:val="0"/>
                <w:sz w:val="18"/>
              </w:rPr>
            </w:pPr>
            <w:bookmarkStart w:id="972" w:name="_MCCTEMPBM_CRPT22660770___7" w:colFirst="0" w:colLast="0"/>
            <w:r w:rsidRPr="008227B8">
              <w:rPr>
                <w:rFonts w:ascii="Arial" w:eastAsia="SimSun" w:hAnsi="Arial" w:cs="Arial"/>
                <w:snapToGrid w:val="0"/>
                <w:sz w:val="18"/>
              </w:rPr>
              <w:t xml:space="preserve">DTE-DCE Interface Error </w:t>
            </w:r>
          </w:p>
        </w:tc>
        <w:tc>
          <w:tcPr>
            <w:tcW w:w="2356" w:type="dxa"/>
          </w:tcPr>
          <w:p w14:paraId="043CC0F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72"/>
      <w:tr w:rsidR="002B6147" w:rsidRPr="008227B8" w14:paraId="07C84A51" w14:textId="77777777" w:rsidTr="00AD2F20">
        <w:trPr>
          <w:jc w:val="center"/>
        </w:trPr>
        <w:tc>
          <w:tcPr>
            <w:tcW w:w="4917" w:type="dxa"/>
          </w:tcPr>
          <w:p w14:paraId="73A8C6CA" w14:textId="77777777" w:rsidR="002B6147" w:rsidRPr="008227B8" w:rsidRDefault="002B6147" w:rsidP="000815A8">
            <w:pPr>
              <w:pStyle w:val="TAN"/>
              <w:rPr>
                <w:rFonts w:eastAsia="SimSun"/>
                <w:snapToGrid w:val="0"/>
              </w:rPr>
            </w:pPr>
            <w:r w:rsidRPr="008227B8">
              <w:rPr>
                <w:rFonts w:eastAsia="SimSun"/>
              </w:rPr>
              <w:t>NOTE 4:</w:t>
            </w:r>
            <w:r w:rsidRPr="008227B8">
              <w:rPr>
                <w:rFonts w:eastAsia="SimSun"/>
              </w:rPr>
              <w:tab/>
              <w:t xml:space="preserve"> Values 314 correspond to duplicated probable cause.</w:t>
            </w:r>
          </w:p>
        </w:tc>
        <w:tc>
          <w:tcPr>
            <w:tcW w:w="2356" w:type="dxa"/>
          </w:tcPr>
          <w:p w14:paraId="2CDF262D" w14:textId="77777777" w:rsidR="002B6147" w:rsidRPr="008227B8" w:rsidRDefault="002B6147" w:rsidP="002B6147">
            <w:pPr>
              <w:keepLines/>
              <w:spacing w:after="0"/>
              <w:rPr>
                <w:rFonts w:ascii="Arial" w:eastAsia="SimSun" w:hAnsi="Arial"/>
                <w:snapToGrid w:val="0"/>
                <w:sz w:val="18"/>
              </w:rPr>
            </w:pPr>
          </w:p>
        </w:tc>
      </w:tr>
      <w:tr w:rsidR="002B6147" w:rsidRPr="008227B8" w14:paraId="3B982F1C" w14:textId="77777777" w:rsidTr="00AD2F20">
        <w:trPr>
          <w:jc w:val="center"/>
        </w:trPr>
        <w:tc>
          <w:tcPr>
            <w:tcW w:w="4917" w:type="dxa"/>
          </w:tcPr>
          <w:p w14:paraId="29D7C138" w14:textId="77777777" w:rsidR="002B6147" w:rsidRPr="008227B8" w:rsidRDefault="002B6147" w:rsidP="002B6147">
            <w:pPr>
              <w:keepLines/>
              <w:spacing w:after="0"/>
              <w:rPr>
                <w:rFonts w:ascii="Arial" w:eastAsia="SimSun" w:hAnsi="Arial" w:cs="Arial"/>
                <w:snapToGrid w:val="0"/>
                <w:sz w:val="18"/>
              </w:rPr>
            </w:pPr>
            <w:bookmarkStart w:id="973" w:name="_MCCTEMPBM_CRPT22660772___7" w:colFirst="0" w:colLast="0"/>
            <w:r w:rsidRPr="008227B8">
              <w:rPr>
                <w:rFonts w:ascii="Arial" w:eastAsia="SimSun" w:hAnsi="Arial" w:cs="Arial"/>
                <w:snapToGrid w:val="0"/>
                <w:sz w:val="18"/>
              </w:rPr>
              <w:t xml:space="preserve">Equipment Malfunction </w:t>
            </w:r>
          </w:p>
        </w:tc>
        <w:tc>
          <w:tcPr>
            <w:tcW w:w="2356" w:type="dxa"/>
          </w:tcPr>
          <w:p w14:paraId="551C593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E34C97A" w14:textId="77777777" w:rsidTr="00AD2F20">
        <w:trPr>
          <w:jc w:val="center"/>
        </w:trPr>
        <w:tc>
          <w:tcPr>
            <w:tcW w:w="4917" w:type="dxa"/>
          </w:tcPr>
          <w:p w14:paraId="5854169E" w14:textId="77777777" w:rsidR="002B6147" w:rsidRPr="008227B8" w:rsidRDefault="002B6147" w:rsidP="002B6147">
            <w:pPr>
              <w:keepLines/>
              <w:spacing w:after="0"/>
              <w:rPr>
                <w:rFonts w:ascii="Arial" w:eastAsia="SimSun" w:hAnsi="Arial" w:cs="Arial"/>
                <w:snapToGrid w:val="0"/>
                <w:sz w:val="18"/>
              </w:rPr>
            </w:pPr>
            <w:bookmarkStart w:id="974" w:name="_MCCTEMPBM_CRPT22660773___7" w:colFirst="0" w:colLast="0"/>
            <w:bookmarkEnd w:id="973"/>
            <w:r w:rsidRPr="008227B8">
              <w:rPr>
                <w:rFonts w:ascii="Arial" w:eastAsia="SimSun" w:hAnsi="Arial" w:cs="Arial"/>
                <w:snapToGrid w:val="0"/>
                <w:sz w:val="18"/>
              </w:rPr>
              <w:t xml:space="preserve">Excessive Vibration </w:t>
            </w:r>
          </w:p>
        </w:tc>
        <w:tc>
          <w:tcPr>
            <w:tcW w:w="2356" w:type="dxa"/>
          </w:tcPr>
          <w:p w14:paraId="2CF496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2B6147" w:rsidRPr="008227B8" w14:paraId="144F9943" w14:textId="77777777" w:rsidTr="00AD2F20">
        <w:trPr>
          <w:jc w:val="center"/>
        </w:trPr>
        <w:tc>
          <w:tcPr>
            <w:tcW w:w="4917" w:type="dxa"/>
          </w:tcPr>
          <w:p w14:paraId="0A2217F4" w14:textId="77777777" w:rsidR="002B6147" w:rsidRPr="008227B8" w:rsidRDefault="002B6147" w:rsidP="002B6147">
            <w:pPr>
              <w:keepLines/>
              <w:spacing w:after="0"/>
              <w:rPr>
                <w:rFonts w:ascii="Arial" w:eastAsia="SimSun" w:hAnsi="Arial" w:cs="Arial"/>
                <w:snapToGrid w:val="0"/>
                <w:sz w:val="18"/>
              </w:rPr>
            </w:pPr>
            <w:bookmarkStart w:id="975" w:name="_MCCTEMPBM_CRPT22660774___7" w:colFirst="0" w:colLast="0"/>
            <w:bookmarkEnd w:id="974"/>
            <w:r w:rsidRPr="008227B8">
              <w:rPr>
                <w:rFonts w:ascii="Arial" w:eastAsia="SimSun" w:hAnsi="Arial" w:cs="Arial"/>
                <w:snapToGrid w:val="0"/>
                <w:sz w:val="18"/>
              </w:rPr>
              <w:t xml:space="preserve">File Error </w:t>
            </w:r>
          </w:p>
        </w:tc>
        <w:tc>
          <w:tcPr>
            <w:tcW w:w="2356" w:type="dxa"/>
          </w:tcPr>
          <w:p w14:paraId="58FD9BD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bookmarkEnd w:id="975"/>
      <w:tr w:rsidR="002B6147" w:rsidRPr="008227B8" w14:paraId="718343F4" w14:textId="77777777" w:rsidTr="00AD2F20">
        <w:trPr>
          <w:jc w:val="center"/>
        </w:trPr>
        <w:tc>
          <w:tcPr>
            <w:tcW w:w="4917" w:type="dxa"/>
          </w:tcPr>
          <w:p w14:paraId="4CB76E3D" w14:textId="77777777" w:rsidR="002B6147" w:rsidRPr="008227B8" w:rsidRDefault="002B6147" w:rsidP="000815A8">
            <w:pPr>
              <w:pStyle w:val="TAN"/>
              <w:rPr>
                <w:rFonts w:eastAsia="SimSun" w:cs="Arial"/>
                <w:snapToGrid w:val="0"/>
              </w:rPr>
            </w:pPr>
            <w:r w:rsidRPr="008227B8">
              <w:rPr>
                <w:rFonts w:eastAsia="SimSun"/>
              </w:rPr>
              <w:t>NOTE 5:</w:t>
            </w:r>
            <w:r w:rsidRPr="008227B8">
              <w:rPr>
                <w:rFonts w:eastAsia="SimSun"/>
              </w:rPr>
              <w:tab/>
              <w:t xml:space="preserve"> Values 318-320 correspond to duplicated probable cause.</w:t>
            </w:r>
          </w:p>
        </w:tc>
        <w:tc>
          <w:tcPr>
            <w:tcW w:w="2356" w:type="dxa"/>
          </w:tcPr>
          <w:p w14:paraId="340CFE44" w14:textId="77777777" w:rsidR="002B6147" w:rsidRPr="008227B8" w:rsidRDefault="002B6147" w:rsidP="002B6147">
            <w:pPr>
              <w:keepLines/>
              <w:spacing w:after="0"/>
              <w:rPr>
                <w:rFonts w:ascii="Arial" w:eastAsia="SimSun" w:hAnsi="Arial" w:cs="Arial"/>
                <w:snapToGrid w:val="0"/>
                <w:sz w:val="18"/>
              </w:rPr>
            </w:pPr>
            <w:bookmarkStart w:id="976" w:name="_MCCTEMPBM_CRPT22660776___7"/>
            <w:r w:rsidRPr="008227B8">
              <w:rPr>
                <w:rFonts w:ascii="Arial" w:eastAsia="SimSun" w:hAnsi="Arial" w:cs="Arial"/>
                <w:snapToGrid w:val="0"/>
                <w:sz w:val="18"/>
              </w:rPr>
              <w:t>Equipment</w:t>
            </w:r>
            <w:bookmarkEnd w:id="976"/>
          </w:p>
        </w:tc>
      </w:tr>
      <w:tr w:rsidR="002B6147" w:rsidRPr="008227B8" w14:paraId="612C83FD" w14:textId="77777777" w:rsidTr="00AD2F20">
        <w:trPr>
          <w:jc w:val="center"/>
        </w:trPr>
        <w:tc>
          <w:tcPr>
            <w:tcW w:w="4917" w:type="dxa"/>
          </w:tcPr>
          <w:p w14:paraId="53D2CBE5" w14:textId="77777777" w:rsidR="002B6147" w:rsidRPr="008227B8" w:rsidRDefault="002B6147" w:rsidP="002B6147">
            <w:pPr>
              <w:keepLines/>
              <w:spacing w:after="0"/>
              <w:rPr>
                <w:rFonts w:ascii="Arial" w:eastAsia="SimSun" w:hAnsi="Arial" w:cs="Arial"/>
                <w:snapToGrid w:val="0"/>
                <w:sz w:val="18"/>
              </w:rPr>
            </w:pPr>
            <w:bookmarkStart w:id="977" w:name="_MCCTEMPBM_CRPT22660777___7" w:colFirst="0" w:colLast="0"/>
            <w:r w:rsidRPr="008227B8">
              <w:rPr>
                <w:rFonts w:ascii="Arial" w:eastAsia="SimSun" w:hAnsi="Arial" w:cs="Arial"/>
                <w:snapToGrid w:val="0"/>
                <w:sz w:val="18"/>
              </w:rPr>
              <w:t>Heating or Ventilation or Cooling System Problem</w:t>
            </w:r>
          </w:p>
        </w:tc>
        <w:tc>
          <w:tcPr>
            <w:tcW w:w="2356" w:type="dxa"/>
          </w:tcPr>
          <w:p w14:paraId="58E4EB8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6F16A9C" w14:textId="77777777" w:rsidTr="00AD2F20">
        <w:trPr>
          <w:jc w:val="center"/>
        </w:trPr>
        <w:tc>
          <w:tcPr>
            <w:tcW w:w="4917" w:type="dxa"/>
          </w:tcPr>
          <w:p w14:paraId="03D07AF9" w14:textId="77777777" w:rsidR="002B6147" w:rsidRPr="008227B8" w:rsidRDefault="002B6147" w:rsidP="002B6147">
            <w:pPr>
              <w:keepLines/>
              <w:spacing w:after="0"/>
              <w:rPr>
                <w:rFonts w:ascii="Arial" w:eastAsia="SimSun" w:hAnsi="Arial" w:cs="Arial"/>
                <w:snapToGrid w:val="0"/>
                <w:sz w:val="18"/>
              </w:rPr>
            </w:pPr>
            <w:bookmarkStart w:id="978" w:name="_MCCTEMPBM_CRPT22660778___7" w:colFirst="0" w:colLast="0"/>
            <w:bookmarkEnd w:id="977"/>
            <w:r w:rsidRPr="008227B8">
              <w:rPr>
                <w:rFonts w:ascii="Arial" w:eastAsia="SimSun" w:hAnsi="Arial" w:cs="Arial"/>
                <w:snapToGrid w:val="0"/>
                <w:sz w:val="18"/>
              </w:rPr>
              <w:t xml:space="preserve">Humidity Unacceptable </w:t>
            </w:r>
          </w:p>
        </w:tc>
        <w:tc>
          <w:tcPr>
            <w:tcW w:w="2356" w:type="dxa"/>
          </w:tcPr>
          <w:p w14:paraId="700A51C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06FC46A" w14:textId="77777777" w:rsidTr="00AD2F20">
        <w:trPr>
          <w:jc w:val="center"/>
        </w:trPr>
        <w:tc>
          <w:tcPr>
            <w:tcW w:w="4917" w:type="dxa"/>
          </w:tcPr>
          <w:p w14:paraId="0693B89E" w14:textId="77777777" w:rsidR="002B6147" w:rsidRPr="008227B8" w:rsidRDefault="002B6147" w:rsidP="002B6147">
            <w:pPr>
              <w:keepLines/>
              <w:spacing w:after="0"/>
              <w:rPr>
                <w:rFonts w:ascii="Arial" w:eastAsia="SimSun" w:hAnsi="Arial" w:cs="Arial"/>
                <w:snapToGrid w:val="0"/>
                <w:sz w:val="18"/>
              </w:rPr>
            </w:pPr>
            <w:bookmarkStart w:id="979" w:name="_MCCTEMPBM_CRPT22660779___7" w:colFirst="0" w:colLast="0"/>
            <w:bookmarkEnd w:id="978"/>
            <w:r w:rsidRPr="008227B8">
              <w:rPr>
                <w:rFonts w:ascii="Arial" w:eastAsia="SimSun" w:hAnsi="Arial" w:cs="Arial"/>
                <w:snapToGrid w:val="0"/>
                <w:sz w:val="18"/>
              </w:rPr>
              <w:t xml:space="preserve">Input/Output Device Error </w:t>
            </w:r>
          </w:p>
        </w:tc>
        <w:tc>
          <w:tcPr>
            <w:tcW w:w="2356" w:type="dxa"/>
          </w:tcPr>
          <w:p w14:paraId="6C1E45F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01C810A" w14:textId="77777777" w:rsidTr="00AD2F20">
        <w:trPr>
          <w:jc w:val="center"/>
        </w:trPr>
        <w:tc>
          <w:tcPr>
            <w:tcW w:w="4917" w:type="dxa"/>
          </w:tcPr>
          <w:p w14:paraId="3ACEF7B1" w14:textId="77777777" w:rsidR="002B6147" w:rsidRPr="008227B8" w:rsidRDefault="002B6147" w:rsidP="002B6147">
            <w:pPr>
              <w:keepLines/>
              <w:spacing w:after="0"/>
              <w:rPr>
                <w:rFonts w:ascii="Arial" w:eastAsia="SimSun" w:hAnsi="Arial" w:cs="Arial"/>
                <w:snapToGrid w:val="0"/>
                <w:sz w:val="18"/>
              </w:rPr>
            </w:pPr>
            <w:bookmarkStart w:id="980" w:name="_MCCTEMPBM_CRPT22660780___7" w:colFirst="0" w:colLast="0"/>
            <w:bookmarkEnd w:id="979"/>
            <w:r w:rsidRPr="008227B8">
              <w:rPr>
                <w:rFonts w:ascii="Arial" w:eastAsia="SimSun" w:hAnsi="Arial" w:cs="Arial"/>
                <w:snapToGrid w:val="0"/>
                <w:sz w:val="18"/>
              </w:rPr>
              <w:t xml:space="preserve">Input Device Error </w:t>
            </w:r>
          </w:p>
        </w:tc>
        <w:tc>
          <w:tcPr>
            <w:tcW w:w="2356" w:type="dxa"/>
          </w:tcPr>
          <w:p w14:paraId="31010B5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415703A" w14:textId="77777777" w:rsidTr="00AD2F20">
        <w:trPr>
          <w:jc w:val="center"/>
        </w:trPr>
        <w:tc>
          <w:tcPr>
            <w:tcW w:w="4917" w:type="dxa"/>
          </w:tcPr>
          <w:p w14:paraId="308F2936" w14:textId="77777777" w:rsidR="002B6147" w:rsidRPr="008227B8" w:rsidRDefault="002B6147" w:rsidP="002B6147">
            <w:pPr>
              <w:keepLines/>
              <w:spacing w:after="0"/>
              <w:rPr>
                <w:rFonts w:ascii="Arial" w:eastAsia="SimSun" w:hAnsi="Arial" w:cs="Arial"/>
                <w:snapToGrid w:val="0"/>
                <w:sz w:val="18"/>
              </w:rPr>
            </w:pPr>
            <w:bookmarkStart w:id="981" w:name="_MCCTEMPBM_CRPT22660781___7" w:colFirst="0" w:colLast="0"/>
            <w:bookmarkEnd w:id="980"/>
            <w:r w:rsidRPr="008227B8">
              <w:rPr>
                <w:rFonts w:ascii="Arial" w:eastAsia="SimSun" w:hAnsi="Arial" w:cs="Arial"/>
                <w:snapToGrid w:val="0"/>
                <w:sz w:val="18"/>
              </w:rPr>
              <w:t>LAN Error</w:t>
            </w:r>
          </w:p>
        </w:tc>
        <w:tc>
          <w:tcPr>
            <w:tcW w:w="2356" w:type="dxa"/>
          </w:tcPr>
          <w:p w14:paraId="7F2CC88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E7EDC88" w14:textId="77777777" w:rsidTr="00AD2F20">
        <w:trPr>
          <w:jc w:val="center"/>
        </w:trPr>
        <w:tc>
          <w:tcPr>
            <w:tcW w:w="4917" w:type="dxa"/>
          </w:tcPr>
          <w:p w14:paraId="757F6012" w14:textId="77777777" w:rsidR="002B6147" w:rsidRPr="008227B8" w:rsidRDefault="002B6147" w:rsidP="002B6147">
            <w:pPr>
              <w:keepLines/>
              <w:spacing w:after="0"/>
              <w:rPr>
                <w:rFonts w:ascii="Arial" w:eastAsia="SimSun" w:hAnsi="Arial" w:cs="Arial"/>
                <w:snapToGrid w:val="0"/>
                <w:sz w:val="18"/>
              </w:rPr>
            </w:pPr>
            <w:bookmarkStart w:id="982" w:name="_MCCTEMPBM_CRPT22660782___7" w:colFirst="0" w:colLast="0"/>
            <w:bookmarkEnd w:id="981"/>
            <w:r w:rsidRPr="008227B8">
              <w:rPr>
                <w:rFonts w:ascii="Arial" w:eastAsia="SimSun" w:hAnsi="Arial" w:cs="Arial"/>
                <w:snapToGrid w:val="0"/>
                <w:sz w:val="18"/>
              </w:rPr>
              <w:t xml:space="preserve">Leak Detection </w:t>
            </w:r>
          </w:p>
        </w:tc>
        <w:tc>
          <w:tcPr>
            <w:tcW w:w="2356" w:type="dxa"/>
          </w:tcPr>
          <w:p w14:paraId="32958E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6D563E2" w14:textId="77777777" w:rsidTr="00AD2F20">
        <w:trPr>
          <w:jc w:val="center"/>
        </w:trPr>
        <w:tc>
          <w:tcPr>
            <w:tcW w:w="4917" w:type="dxa"/>
          </w:tcPr>
          <w:p w14:paraId="53DF187C" w14:textId="77777777" w:rsidR="002B6147" w:rsidRPr="008227B8" w:rsidRDefault="002B6147" w:rsidP="002B6147">
            <w:pPr>
              <w:keepLines/>
              <w:spacing w:after="0"/>
              <w:rPr>
                <w:rFonts w:ascii="Arial" w:eastAsia="SimSun" w:hAnsi="Arial" w:cs="Arial"/>
                <w:snapToGrid w:val="0"/>
                <w:sz w:val="18"/>
              </w:rPr>
            </w:pPr>
            <w:bookmarkStart w:id="983" w:name="_MCCTEMPBM_CRPT22660783___7" w:colFirst="0" w:colLast="0"/>
            <w:bookmarkEnd w:id="982"/>
            <w:r w:rsidRPr="008227B8">
              <w:rPr>
                <w:rFonts w:ascii="Arial" w:eastAsia="SimSun" w:hAnsi="Arial" w:cs="Arial"/>
                <w:snapToGrid w:val="0"/>
                <w:sz w:val="18"/>
              </w:rPr>
              <w:t xml:space="preserve">Local Node Transmission Error </w:t>
            </w:r>
          </w:p>
        </w:tc>
        <w:tc>
          <w:tcPr>
            <w:tcW w:w="2356" w:type="dxa"/>
          </w:tcPr>
          <w:p w14:paraId="30BB270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83"/>
      <w:tr w:rsidR="002B6147" w:rsidRPr="008227B8" w14:paraId="58E611C2" w14:textId="77777777" w:rsidTr="00AD2F20">
        <w:trPr>
          <w:jc w:val="center"/>
        </w:trPr>
        <w:tc>
          <w:tcPr>
            <w:tcW w:w="4917" w:type="dxa"/>
          </w:tcPr>
          <w:p w14:paraId="13657FE3" w14:textId="77777777" w:rsidR="002B6147" w:rsidRPr="008227B8" w:rsidRDefault="002B6147" w:rsidP="000815A8">
            <w:pPr>
              <w:pStyle w:val="TAN"/>
              <w:rPr>
                <w:rFonts w:eastAsia="SimSun" w:cs="Arial"/>
                <w:snapToGrid w:val="0"/>
              </w:rPr>
            </w:pPr>
            <w:r w:rsidRPr="008227B8">
              <w:rPr>
                <w:rFonts w:eastAsia="SimSun"/>
              </w:rPr>
              <w:t>NOTE 6:</w:t>
            </w:r>
            <w:r w:rsidRPr="008227B8">
              <w:rPr>
                <w:rFonts w:eastAsia="SimSun"/>
              </w:rPr>
              <w:tab/>
              <w:t xml:space="preserve"> Values 328-329 correspond to duplicated probable cause.</w:t>
            </w:r>
          </w:p>
        </w:tc>
        <w:tc>
          <w:tcPr>
            <w:tcW w:w="2356" w:type="dxa"/>
          </w:tcPr>
          <w:p w14:paraId="37E7F671" w14:textId="77777777" w:rsidR="002B6147" w:rsidRPr="008227B8" w:rsidRDefault="002B6147" w:rsidP="002B6147">
            <w:pPr>
              <w:keepLines/>
              <w:spacing w:after="0"/>
              <w:rPr>
                <w:rFonts w:ascii="Arial" w:eastAsia="SimSun" w:hAnsi="Arial" w:cs="Arial"/>
                <w:snapToGrid w:val="0"/>
                <w:sz w:val="18"/>
              </w:rPr>
            </w:pPr>
          </w:p>
        </w:tc>
      </w:tr>
      <w:tr w:rsidR="002B6147" w:rsidRPr="008227B8" w14:paraId="7CE9C4DF" w14:textId="77777777" w:rsidTr="00AD2F20">
        <w:trPr>
          <w:jc w:val="center"/>
        </w:trPr>
        <w:tc>
          <w:tcPr>
            <w:tcW w:w="4917" w:type="dxa"/>
          </w:tcPr>
          <w:p w14:paraId="0D442EF9" w14:textId="77777777" w:rsidR="002B6147" w:rsidRPr="008227B8" w:rsidRDefault="002B6147" w:rsidP="002B6147">
            <w:pPr>
              <w:keepNext/>
              <w:keepLines/>
              <w:spacing w:after="0"/>
              <w:rPr>
                <w:rFonts w:ascii="Arial" w:eastAsia="SimSun" w:hAnsi="Arial" w:cs="Arial"/>
                <w:snapToGrid w:val="0"/>
                <w:sz w:val="18"/>
              </w:rPr>
            </w:pPr>
            <w:bookmarkStart w:id="984" w:name="_MCCTEMPBM_CRPT22660785___7" w:colFirst="0" w:colLast="0"/>
            <w:r w:rsidRPr="008227B8">
              <w:rPr>
                <w:rFonts w:ascii="Arial" w:eastAsia="SimSun" w:hAnsi="Arial" w:cs="Arial"/>
                <w:snapToGrid w:val="0"/>
                <w:sz w:val="18"/>
              </w:rPr>
              <w:t xml:space="preserve">Material Supply Exhausted </w:t>
            </w:r>
          </w:p>
        </w:tc>
        <w:tc>
          <w:tcPr>
            <w:tcW w:w="2356" w:type="dxa"/>
          </w:tcPr>
          <w:p w14:paraId="0BCAC4B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bookmarkEnd w:id="984"/>
      <w:tr w:rsidR="002B6147" w:rsidRPr="008227B8" w14:paraId="298148D4" w14:textId="77777777" w:rsidTr="00AD2F20">
        <w:trPr>
          <w:jc w:val="center"/>
        </w:trPr>
        <w:tc>
          <w:tcPr>
            <w:tcW w:w="4917" w:type="dxa"/>
          </w:tcPr>
          <w:p w14:paraId="2F328CC8" w14:textId="77777777" w:rsidR="002B6147" w:rsidRPr="008227B8" w:rsidRDefault="002B6147" w:rsidP="000815A8">
            <w:pPr>
              <w:rPr>
                <w:rFonts w:eastAsia="SimSun" w:cs="Arial"/>
                <w:snapToGrid w:val="0"/>
              </w:rPr>
            </w:pPr>
            <w:r w:rsidRPr="008227B8">
              <w:rPr>
                <w:rFonts w:eastAsia="SimSun"/>
              </w:rPr>
              <w:t>NOTE 7:</w:t>
            </w:r>
            <w:r w:rsidRPr="008227B8">
              <w:rPr>
                <w:rFonts w:eastAsia="SimSun"/>
              </w:rPr>
              <w:tab/>
              <w:t xml:space="preserve"> Values 331 correspond to duplicated probable cause.</w:t>
            </w:r>
          </w:p>
        </w:tc>
        <w:tc>
          <w:tcPr>
            <w:tcW w:w="2356" w:type="dxa"/>
          </w:tcPr>
          <w:p w14:paraId="414FB28B"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5EE44B4E" w14:textId="77777777" w:rsidTr="00AD2F20">
        <w:trPr>
          <w:jc w:val="center"/>
        </w:trPr>
        <w:tc>
          <w:tcPr>
            <w:tcW w:w="4917" w:type="dxa"/>
          </w:tcPr>
          <w:p w14:paraId="5FD3A7AF" w14:textId="77777777" w:rsidR="002B6147" w:rsidRPr="008227B8" w:rsidRDefault="002B6147" w:rsidP="002B6147">
            <w:pPr>
              <w:keepNext/>
              <w:keepLines/>
              <w:spacing w:after="0"/>
              <w:rPr>
                <w:rFonts w:ascii="Arial" w:eastAsia="SimSun" w:hAnsi="Arial" w:cs="Arial"/>
                <w:snapToGrid w:val="0"/>
                <w:sz w:val="18"/>
              </w:rPr>
            </w:pPr>
            <w:bookmarkStart w:id="985" w:name="_MCCTEMPBM_CRPT22660787___7" w:colFirst="0" w:colLast="0"/>
            <w:r w:rsidRPr="008227B8">
              <w:rPr>
                <w:rFonts w:ascii="Arial" w:eastAsia="SimSun" w:hAnsi="Arial" w:cs="Arial"/>
                <w:snapToGrid w:val="0"/>
                <w:sz w:val="18"/>
              </w:rPr>
              <w:lastRenderedPageBreak/>
              <w:t xml:space="preserve">Out of Memory </w:t>
            </w:r>
          </w:p>
        </w:tc>
        <w:tc>
          <w:tcPr>
            <w:tcW w:w="2356" w:type="dxa"/>
          </w:tcPr>
          <w:p w14:paraId="55D4C70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382128BF" w14:textId="77777777" w:rsidTr="00AD2F20">
        <w:trPr>
          <w:jc w:val="center"/>
        </w:trPr>
        <w:tc>
          <w:tcPr>
            <w:tcW w:w="4917" w:type="dxa"/>
          </w:tcPr>
          <w:p w14:paraId="7729E186" w14:textId="77777777" w:rsidR="002B6147" w:rsidRPr="008227B8" w:rsidRDefault="002B6147" w:rsidP="002B6147">
            <w:pPr>
              <w:keepNext/>
              <w:keepLines/>
              <w:spacing w:after="0"/>
              <w:rPr>
                <w:rFonts w:ascii="Arial" w:eastAsia="SimSun" w:hAnsi="Arial" w:cs="Arial"/>
                <w:snapToGrid w:val="0"/>
                <w:sz w:val="18"/>
              </w:rPr>
            </w:pPr>
            <w:bookmarkStart w:id="986" w:name="_MCCTEMPBM_CRPT22660788___7" w:colFirst="0" w:colLast="0"/>
            <w:bookmarkEnd w:id="985"/>
            <w:r w:rsidRPr="008227B8">
              <w:rPr>
                <w:rFonts w:ascii="Arial" w:eastAsia="SimSun" w:hAnsi="Arial" w:cs="Arial"/>
                <w:snapToGrid w:val="0"/>
                <w:sz w:val="18"/>
              </w:rPr>
              <w:t xml:space="preserve">Output Device Error </w:t>
            </w:r>
          </w:p>
        </w:tc>
        <w:tc>
          <w:tcPr>
            <w:tcW w:w="2356" w:type="dxa"/>
          </w:tcPr>
          <w:p w14:paraId="1CBDCAF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57D8088" w14:textId="77777777" w:rsidTr="00AD2F20">
        <w:trPr>
          <w:jc w:val="center"/>
        </w:trPr>
        <w:tc>
          <w:tcPr>
            <w:tcW w:w="4917" w:type="dxa"/>
          </w:tcPr>
          <w:p w14:paraId="6B25033F" w14:textId="77777777" w:rsidR="002B6147" w:rsidRPr="008227B8" w:rsidRDefault="002B6147" w:rsidP="002B6147">
            <w:pPr>
              <w:keepNext/>
              <w:keepLines/>
              <w:spacing w:after="0"/>
              <w:rPr>
                <w:rFonts w:ascii="Arial" w:eastAsia="SimSun" w:hAnsi="Arial" w:cs="Arial"/>
                <w:snapToGrid w:val="0"/>
                <w:sz w:val="18"/>
              </w:rPr>
            </w:pPr>
            <w:bookmarkStart w:id="987" w:name="_MCCTEMPBM_CRPT22660789___7" w:colFirst="0" w:colLast="0"/>
            <w:bookmarkEnd w:id="986"/>
            <w:r w:rsidRPr="008227B8">
              <w:rPr>
                <w:rFonts w:ascii="Arial" w:eastAsia="SimSun" w:hAnsi="Arial" w:cs="Arial"/>
                <w:snapToGrid w:val="0"/>
                <w:sz w:val="18"/>
              </w:rPr>
              <w:t xml:space="preserve">Performance Degraded </w:t>
            </w:r>
          </w:p>
        </w:tc>
        <w:tc>
          <w:tcPr>
            <w:tcW w:w="2356" w:type="dxa"/>
          </w:tcPr>
          <w:p w14:paraId="05FA7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71060E60" w14:textId="77777777" w:rsidTr="00AD2F20">
        <w:trPr>
          <w:jc w:val="center"/>
        </w:trPr>
        <w:tc>
          <w:tcPr>
            <w:tcW w:w="4917" w:type="dxa"/>
          </w:tcPr>
          <w:p w14:paraId="6AB8E713" w14:textId="77777777" w:rsidR="002B6147" w:rsidRPr="008227B8" w:rsidRDefault="002B6147" w:rsidP="002B6147">
            <w:pPr>
              <w:keepNext/>
              <w:keepLines/>
              <w:spacing w:after="0"/>
              <w:ind w:left="851" w:hanging="851"/>
              <w:rPr>
                <w:rFonts w:ascii="Arial" w:eastAsia="SimSun" w:hAnsi="Arial" w:cs="Arial"/>
                <w:snapToGrid w:val="0"/>
                <w:sz w:val="18"/>
              </w:rPr>
            </w:pPr>
            <w:bookmarkStart w:id="988" w:name="_MCCTEMPBM_CRPT22660790___2"/>
            <w:bookmarkEnd w:id="987"/>
            <w:r w:rsidRPr="008227B8">
              <w:rPr>
                <w:rFonts w:ascii="Arial" w:eastAsia="SimSun" w:hAnsi="Arial"/>
                <w:sz w:val="18"/>
                <w:lang w:eastAsia="zh-CN"/>
              </w:rPr>
              <w:t>NOTE 8:</w:t>
            </w:r>
            <w:r w:rsidRPr="008227B8">
              <w:rPr>
                <w:rFonts w:ascii="Arial" w:eastAsia="SimSun" w:hAnsi="Arial"/>
                <w:sz w:val="18"/>
                <w:lang w:eastAsia="zh-CN"/>
              </w:rPr>
              <w:tab/>
              <w:t xml:space="preserve"> Values 335 correspond to duplicated probable cause.</w:t>
            </w:r>
            <w:bookmarkEnd w:id="988"/>
          </w:p>
        </w:tc>
        <w:tc>
          <w:tcPr>
            <w:tcW w:w="2356" w:type="dxa"/>
          </w:tcPr>
          <w:p w14:paraId="5285C5E7"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09675679" w14:textId="77777777" w:rsidTr="00AD2F20">
        <w:trPr>
          <w:jc w:val="center"/>
        </w:trPr>
        <w:tc>
          <w:tcPr>
            <w:tcW w:w="4917" w:type="dxa"/>
          </w:tcPr>
          <w:p w14:paraId="10626274" w14:textId="77777777" w:rsidR="002B6147" w:rsidRPr="008227B8" w:rsidRDefault="002B6147" w:rsidP="002B6147">
            <w:pPr>
              <w:keepNext/>
              <w:keepLines/>
              <w:spacing w:after="0"/>
              <w:rPr>
                <w:rFonts w:ascii="Arial" w:eastAsia="SimSun" w:hAnsi="Arial" w:cs="Arial"/>
                <w:snapToGrid w:val="0"/>
                <w:sz w:val="18"/>
              </w:rPr>
            </w:pPr>
            <w:bookmarkStart w:id="989" w:name="_MCCTEMPBM_CRPT22660791___7" w:colFirst="0" w:colLast="0"/>
            <w:r w:rsidRPr="008227B8">
              <w:rPr>
                <w:rFonts w:ascii="Arial" w:eastAsia="SimSun" w:hAnsi="Arial" w:cs="Arial"/>
                <w:snapToGrid w:val="0"/>
                <w:sz w:val="18"/>
              </w:rPr>
              <w:t xml:space="preserve">Pressure Unacceptable </w:t>
            </w:r>
          </w:p>
        </w:tc>
        <w:tc>
          <w:tcPr>
            <w:tcW w:w="2356" w:type="dxa"/>
          </w:tcPr>
          <w:p w14:paraId="2967AD1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89"/>
      <w:tr w:rsidR="002B6147" w:rsidRPr="008227B8" w14:paraId="5706A625" w14:textId="77777777" w:rsidTr="00AD2F20">
        <w:trPr>
          <w:jc w:val="center"/>
        </w:trPr>
        <w:tc>
          <w:tcPr>
            <w:tcW w:w="4917" w:type="dxa"/>
          </w:tcPr>
          <w:p w14:paraId="5C6D05A5" w14:textId="77777777" w:rsidR="002B6147" w:rsidRPr="008227B8" w:rsidRDefault="002B6147" w:rsidP="000815A8">
            <w:pPr>
              <w:pStyle w:val="TAN"/>
              <w:rPr>
                <w:rFonts w:eastAsia="SimSun"/>
                <w:snapToGrid w:val="0"/>
              </w:rPr>
            </w:pPr>
            <w:r w:rsidRPr="008227B8">
              <w:rPr>
                <w:rFonts w:eastAsia="SimSun"/>
              </w:rPr>
              <w:t>NOTE 9:</w:t>
            </w:r>
            <w:r w:rsidRPr="008227B8">
              <w:rPr>
                <w:rFonts w:eastAsia="SimSun"/>
              </w:rPr>
              <w:tab/>
              <w:t xml:space="preserve"> Values 337-338 correspond to duplicated probable cause.</w:t>
            </w:r>
          </w:p>
        </w:tc>
        <w:tc>
          <w:tcPr>
            <w:tcW w:w="2356" w:type="dxa"/>
          </w:tcPr>
          <w:p w14:paraId="5D7E72CA" w14:textId="77777777" w:rsidR="002B6147" w:rsidRPr="008227B8" w:rsidRDefault="002B6147" w:rsidP="002B6147">
            <w:pPr>
              <w:keepNext/>
              <w:keepLines/>
              <w:spacing w:after="0"/>
              <w:rPr>
                <w:rFonts w:ascii="Arial" w:eastAsia="SimSun" w:hAnsi="Arial"/>
                <w:snapToGrid w:val="0"/>
                <w:sz w:val="18"/>
              </w:rPr>
            </w:pPr>
          </w:p>
        </w:tc>
      </w:tr>
      <w:tr w:rsidR="002B6147" w:rsidRPr="008227B8" w14:paraId="638E5FFB" w14:textId="77777777" w:rsidTr="00AD2F20">
        <w:trPr>
          <w:jc w:val="center"/>
        </w:trPr>
        <w:tc>
          <w:tcPr>
            <w:tcW w:w="4917" w:type="dxa"/>
          </w:tcPr>
          <w:p w14:paraId="3520AF76" w14:textId="77777777" w:rsidR="002B6147" w:rsidRPr="008227B8" w:rsidRDefault="002B6147" w:rsidP="002B6147">
            <w:pPr>
              <w:keepNext/>
              <w:keepLines/>
              <w:spacing w:after="0"/>
              <w:rPr>
                <w:rFonts w:ascii="Arial" w:eastAsia="SimSun" w:hAnsi="Arial" w:cs="Arial"/>
                <w:snapToGrid w:val="0"/>
                <w:sz w:val="18"/>
              </w:rPr>
            </w:pPr>
            <w:bookmarkStart w:id="990" w:name="_MCCTEMPBM_CRPT22660793___7" w:colFirst="0" w:colLast="0"/>
            <w:r w:rsidRPr="008227B8">
              <w:rPr>
                <w:rFonts w:ascii="Arial" w:eastAsia="SimSun" w:hAnsi="Arial" w:cs="Arial"/>
                <w:snapToGrid w:val="0"/>
                <w:sz w:val="18"/>
              </w:rPr>
              <w:t xml:space="preserve">Queue Size Exceeded </w:t>
            </w:r>
          </w:p>
        </w:tc>
        <w:tc>
          <w:tcPr>
            <w:tcW w:w="2356" w:type="dxa"/>
          </w:tcPr>
          <w:p w14:paraId="41F8096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46DB7A6F" w14:textId="77777777" w:rsidTr="00AD2F20">
        <w:trPr>
          <w:jc w:val="center"/>
        </w:trPr>
        <w:tc>
          <w:tcPr>
            <w:tcW w:w="4917" w:type="dxa"/>
          </w:tcPr>
          <w:p w14:paraId="680501AA" w14:textId="77777777" w:rsidR="002B6147" w:rsidRPr="008227B8" w:rsidRDefault="002B6147" w:rsidP="002B6147">
            <w:pPr>
              <w:keepNext/>
              <w:keepLines/>
              <w:spacing w:after="0"/>
              <w:rPr>
                <w:rFonts w:ascii="Arial" w:eastAsia="SimSun" w:hAnsi="Arial" w:cs="Arial"/>
                <w:snapToGrid w:val="0"/>
                <w:sz w:val="18"/>
              </w:rPr>
            </w:pPr>
            <w:bookmarkStart w:id="991" w:name="_MCCTEMPBM_CRPT22660794___7" w:colFirst="0" w:colLast="0"/>
            <w:bookmarkEnd w:id="990"/>
            <w:r w:rsidRPr="008227B8">
              <w:rPr>
                <w:rFonts w:ascii="Arial" w:eastAsia="SimSun" w:hAnsi="Arial" w:cs="Arial"/>
                <w:snapToGrid w:val="0"/>
                <w:sz w:val="18"/>
              </w:rPr>
              <w:t xml:space="preserve">Receive Failure </w:t>
            </w:r>
          </w:p>
        </w:tc>
        <w:tc>
          <w:tcPr>
            <w:tcW w:w="2356" w:type="dxa"/>
          </w:tcPr>
          <w:p w14:paraId="231DBCA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91"/>
      <w:tr w:rsidR="002B6147" w:rsidRPr="008227B8" w14:paraId="20667D18" w14:textId="77777777" w:rsidTr="00AD2F20">
        <w:trPr>
          <w:jc w:val="center"/>
        </w:trPr>
        <w:tc>
          <w:tcPr>
            <w:tcW w:w="4917" w:type="dxa"/>
          </w:tcPr>
          <w:p w14:paraId="6CF4C266" w14:textId="77777777" w:rsidR="002B6147" w:rsidRPr="008227B8" w:rsidRDefault="002B6147" w:rsidP="000815A8">
            <w:pPr>
              <w:pStyle w:val="TAN"/>
              <w:rPr>
                <w:rFonts w:eastAsia="SimSun" w:cs="Arial"/>
                <w:snapToGrid w:val="0"/>
              </w:rPr>
            </w:pPr>
            <w:r w:rsidRPr="008227B8">
              <w:rPr>
                <w:rFonts w:eastAsia="SimSun"/>
              </w:rPr>
              <w:t>NOTE 10:</w:t>
            </w:r>
            <w:r w:rsidRPr="008227B8">
              <w:rPr>
                <w:rFonts w:eastAsia="SimSun"/>
              </w:rPr>
              <w:tab/>
              <w:t xml:space="preserve"> Values 341 correspond to duplicated probable cause.</w:t>
            </w:r>
          </w:p>
        </w:tc>
        <w:tc>
          <w:tcPr>
            <w:tcW w:w="2356" w:type="dxa"/>
          </w:tcPr>
          <w:p w14:paraId="04D2A73D"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6A86F1C7" w14:textId="77777777" w:rsidTr="00AD2F20">
        <w:trPr>
          <w:jc w:val="center"/>
        </w:trPr>
        <w:tc>
          <w:tcPr>
            <w:tcW w:w="4917" w:type="dxa"/>
          </w:tcPr>
          <w:p w14:paraId="16D9C276" w14:textId="77777777" w:rsidR="002B6147" w:rsidRPr="008227B8" w:rsidRDefault="002B6147" w:rsidP="002B6147">
            <w:pPr>
              <w:keepNext/>
              <w:keepLines/>
              <w:spacing w:after="0"/>
              <w:rPr>
                <w:rFonts w:ascii="Arial" w:eastAsia="SimSun" w:hAnsi="Arial" w:cs="Arial"/>
                <w:snapToGrid w:val="0"/>
                <w:sz w:val="18"/>
              </w:rPr>
            </w:pPr>
            <w:bookmarkStart w:id="992" w:name="_MCCTEMPBM_CRPT22660796___7" w:colFirst="0" w:colLast="0"/>
            <w:r w:rsidRPr="008227B8">
              <w:rPr>
                <w:rFonts w:ascii="Arial" w:eastAsia="SimSun" w:hAnsi="Arial" w:cs="Arial"/>
                <w:snapToGrid w:val="0"/>
                <w:sz w:val="18"/>
              </w:rPr>
              <w:t>Remote Node Transmission Error</w:t>
            </w:r>
          </w:p>
        </w:tc>
        <w:tc>
          <w:tcPr>
            <w:tcW w:w="2356" w:type="dxa"/>
          </w:tcPr>
          <w:p w14:paraId="3B05D9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EA9AEBC" w14:textId="77777777" w:rsidTr="00AD2F20">
        <w:trPr>
          <w:jc w:val="center"/>
        </w:trPr>
        <w:tc>
          <w:tcPr>
            <w:tcW w:w="4917" w:type="dxa"/>
          </w:tcPr>
          <w:p w14:paraId="55F64977" w14:textId="77777777" w:rsidR="002B6147" w:rsidRPr="008227B8" w:rsidRDefault="002B6147" w:rsidP="002B6147">
            <w:pPr>
              <w:keepNext/>
              <w:keepLines/>
              <w:spacing w:after="0"/>
              <w:rPr>
                <w:rFonts w:ascii="Arial" w:eastAsia="SimSun" w:hAnsi="Arial" w:cs="Arial"/>
                <w:snapToGrid w:val="0"/>
                <w:sz w:val="18"/>
              </w:rPr>
            </w:pPr>
            <w:bookmarkStart w:id="993" w:name="_MCCTEMPBM_CRPT22660797___7" w:colFirst="0" w:colLast="0"/>
            <w:bookmarkEnd w:id="992"/>
            <w:r w:rsidRPr="008227B8">
              <w:rPr>
                <w:rFonts w:ascii="Arial" w:eastAsia="SimSun" w:hAnsi="Arial" w:cs="Arial"/>
                <w:snapToGrid w:val="0"/>
                <w:sz w:val="18"/>
              </w:rPr>
              <w:t xml:space="preserve">Resource at or Nearing Capacity </w:t>
            </w:r>
          </w:p>
        </w:tc>
        <w:tc>
          <w:tcPr>
            <w:tcW w:w="2356" w:type="dxa"/>
          </w:tcPr>
          <w:p w14:paraId="646D42D4" w14:textId="77777777" w:rsidR="002B6147" w:rsidRPr="008227B8" w:rsidRDefault="002B6147" w:rsidP="002B6147">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6274CB15" w14:textId="77777777" w:rsidTr="00AD2F20">
        <w:trPr>
          <w:jc w:val="center"/>
        </w:trPr>
        <w:tc>
          <w:tcPr>
            <w:tcW w:w="4917" w:type="dxa"/>
          </w:tcPr>
          <w:p w14:paraId="5EA13577" w14:textId="77777777" w:rsidR="002B6147" w:rsidRPr="008227B8" w:rsidRDefault="002B6147" w:rsidP="002B6147">
            <w:pPr>
              <w:keepNext/>
              <w:keepLines/>
              <w:spacing w:after="0"/>
              <w:rPr>
                <w:rFonts w:ascii="Arial" w:eastAsia="SimSun" w:hAnsi="Arial" w:cs="Arial"/>
                <w:snapToGrid w:val="0"/>
                <w:sz w:val="18"/>
              </w:rPr>
            </w:pPr>
            <w:bookmarkStart w:id="994" w:name="_MCCTEMPBM_CRPT22660798___7" w:colFirst="0" w:colLast="0"/>
            <w:bookmarkEnd w:id="993"/>
            <w:r w:rsidRPr="008227B8">
              <w:rPr>
                <w:rFonts w:ascii="Arial" w:eastAsia="SimSun" w:hAnsi="Arial" w:cs="Arial"/>
                <w:snapToGrid w:val="0"/>
                <w:sz w:val="18"/>
              </w:rPr>
              <w:t xml:space="preserve">Response Time Excessive </w:t>
            </w:r>
          </w:p>
        </w:tc>
        <w:tc>
          <w:tcPr>
            <w:tcW w:w="2356" w:type="dxa"/>
          </w:tcPr>
          <w:p w14:paraId="698D07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780712BB" w14:textId="77777777" w:rsidTr="00AD2F20">
        <w:trPr>
          <w:jc w:val="center"/>
        </w:trPr>
        <w:tc>
          <w:tcPr>
            <w:tcW w:w="4917" w:type="dxa"/>
          </w:tcPr>
          <w:p w14:paraId="359FDE3D" w14:textId="77777777" w:rsidR="002B6147" w:rsidRPr="008227B8" w:rsidRDefault="002B6147" w:rsidP="002B6147">
            <w:pPr>
              <w:keepNext/>
              <w:keepLines/>
              <w:spacing w:after="0"/>
              <w:rPr>
                <w:rFonts w:ascii="Arial" w:eastAsia="SimSun" w:hAnsi="Arial" w:cs="Arial"/>
                <w:snapToGrid w:val="0"/>
                <w:sz w:val="18"/>
              </w:rPr>
            </w:pPr>
            <w:bookmarkStart w:id="995" w:name="_MCCTEMPBM_CRPT22660799___7" w:colFirst="0" w:colLast="0"/>
            <w:bookmarkEnd w:id="994"/>
            <w:r w:rsidRPr="008227B8">
              <w:rPr>
                <w:rFonts w:ascii="Arial" w:eastAsia="SimSun" w:hAnsi="Arial" w:cs="Arial"/>
                <w:snapToGrid w:val="0"/>
                <w:sz w:val="18"/>
              </w:rPr>
              <w:t xml:space="preserve">Re-transmission Rate Excessive </w:t>
            </w:r>
          </w:p>
        </w:tc>
        <w:tc>
          <w:tcPr>
            <w:tcW w:w="2356" w:type="dxa"/>
          </w:tcPr>
          <w:p w14:paraId="511D9C6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290E3A6E" w14:textId="77777777" w:rsidTr="00AD2F20">
        <w:trPr>
          <w:jc w:val="center"/>
        </w:trPr>
        <w:tc>
          <w:tcPr>
            <w:tcW w:w="4917" w:type="dxa"/>
          </w:tcPr>
          <w:p w14:paraId="426689EB" w14:textId="77777777" w:rsidR="002B6147" w:rsidRPr="008227B8" w:rsidRDefault="002B6147" w:rsidP="002B6147">
            <w:pPr>
              <w:keepNext/>
              <w:keepLines/>
              <w:spacing w:after="0"/>
              <w:rPr>
                <w:rFonts w:ascii="Arial" w:eastAsia="SimSun" w:hAnsi="Arial" w:cs="Arial"/>
                <w:snapToGrid w:val="0"/>
                <w:sz w:val="18"/>
              </w:rPr>
            </w:pPr>
            <w:bookmarkStart w:id="996" w:name="_MCCTEMPBM_CRPT22660800___7" w:colFirst="0" w:colLast="0"/>
            <w:bookmarkEnd w:id="995"/>
            <w:r w:rsidRPr="008227B8">
              <w:rPr>
                <w:rFonts w:ascii="Arial" w:eastAsia="SimSun" w:hAnsi="Arial" w:cs="Arial"/>
                <w:snapToGrid w:val="0"/>
                <w:sz w:val="18"/>
              </w:rPr>
              <w:t xml:space="preserve">Software Error </w:t>
            </w:r>
          </w:p>
        </w:tc>
        <w:tc>
          <w:tcPr>
            <w:tcW w:w="2356" w:type="dxa"/>
          </w:tcPr>
          <w:p w14:paraId="72C5CB1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66583BF4" w14:textId="77777777" w:rsidTr="00AD2F20">
        <w:trPr>
          <w:jc w:val="center"/>
        </w:trPr>
        <w:tc>
          <w:tcPr>
            <w:tcW w:w="4917" w:type="dxa"/>
          </w:tcPr>
          <w:p w14:paraId="21E4639B" w14:textId="77777777" w:rsidR="002B6147" w:rsidRPr="008227B8" w:rsidRDefault="002B6147" w:rsidP="002B6147">
            <w:pPr>
              <w:keepNext/>
              <w:keepLines/>
              <w:spacing w:after="0"/>
              <w:rPr>
                <w:rFonts w:ascii="Arial" w:eastAsia="SimSun" w:hAnsi="Arial" w:cs="Arial"/>
                <w:snapToGrid w:val="0"/>
                <w:sz w:val="18"/>
              </w:rPr>
            </w:pPr>
            <w:bookmarkStart w:id="997" w:name="_MCCTEMPBM_CRPT22660801___7" w:colFirst="0" w:colLast="0"/>
            <w:bookmarkEnd w:id="996"/>
            <w:r w:rsidRPr="008227B8">
              <w:rPr>
                <w:rFonts w:ascii="Arial" w:eastAsia="SimSun" w:hAnsi="Arial" w:cs="Arial"/>
                <w:snapToGrid w:val="0"/>
                <w:sz w:val="18"/>
              </w:rPr>
              <w:t>Software Program Abnormally Terminated</w:t>
            </w:r>
          </w:p>
        </w:tc>
        <w:tc>
          <w:tcPr>
            <w:tcW w:w="2356" w:type="dxa"/>
          </w:tcPr>
          <w:p w14:paraId="51CDFC63"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2B6147" w:rsidRPr="008227B8" w14:paraId="3E01F708" w14:textId="77777777" w:rsidTr="00AD2F20">
        <w:trPr>
          <w:jc w:val="center"/>
        </w:trPr>
        <w:tc>
          <w:tcPr>
            <w:tcW w:w="4917" w:type="dxa"/>
          </w:tcPr>
          <w:p w14:paraId="6200DF3F" w14:textId="77777777" w:rsidR="002B6147" w:rsidRPr="008227B8" w:rsidRDefault="002B6147" w:rsidP="002B6147">
            <w:pPr>
              <w:keepNext/>
              <w:keepLines/>
              <w:spacing w:after="0"/>
              <w:rPr>
                <w:rFonts w:ascii="Arial" w:eastAsia="SimSun" w:hAnsi="Arial" w:cs="Arial"/>
                <w:snapToGrid w:val="0"/>
                <w:sz w:val="18"/>
              </w:rPr>
            </w:pPr>
            <w:bookmarkStart w:id="998" w:name="_MCCTEMPBM_CRPT22660802___7" w:colFirst="0" w:colLast="0"/>
            <w:bookmarkEnd w:id="997"/>
            <w:r w:rsidRPr="008227B8">
              <w:rPr>
                <w:rFonts w:ascii="Arial" w:eastAsia="SimSun" w:hAnsi="Arial" w:cs="Arial"/>
                <w:snapToGrid w:val="0"/>
                <w:sz w:val="18"/>
              </w:rPr>
              <w:t xml:space="preserve">Software Program Error </w:t>
            </w:r>
          </w:p>
        </w:tc>
        <w:tc>
          <w:tcPr>
            <w:tcW w:w="2356" w:type="dxa"/>
          </w:tcPr>
          <w:p w14:paraId="56816B6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98"/>
      <w:tr w:rsidR="002B6147" w:rsidRPr="008227B8" w14:paraId="0B37BFAD" w14:textId="77777777" w:rsidTr="00AD2F20">
        <w:trPr>
          <w:jc w:val="center"/>
        </w:trPr>
        <w:tc>
          <w:tcPr>
            <w:tcW w:w="4917" w:type="dxa"/>
          </w:tcPr>
          <w:p w14:paraId="6C6EB29D" w14:textId="77777777" w:rsidR="002B6147" w:rsidRPr="008227B8" w:rsidRDefault="002B6147" w:rsidP="000815A8">
            <w:pPr>
              <w:pStyle w:val="TAN"/>
              <w:rPr>
                <w:rFonts w:eastAsia="SimSun" w:cs="Arial"/>
                <w:snapToGrid w:val="0"/>
              </w:rPr>
            </w:pPr>
            <w:r w:rsidRPr="008227B8">
              <w:rPr>
                <w:rFonts w:eastAsia="SimSun"/>
              </w:rPr>
              <w:t>NOTE 11:</w:t>
            </w:r>
            <w:r w:rsidRPr="008227B8">
              <w:rPr>
                <w:rFonts w:eastAsia="SimSun"/>
              </w:rPr>
              <w:tab/>
              <w:t xml:space="preserve"> Values 349 correspond to duplicated probable cause.</w:t>
            </w:r>
          </w:p>
        </w:tc>
        <w:tc>
          <w:tcPr>
            <w:tcW w:w="2356" w:type="dxa"/>
          </w:tcPr>
          <w:p w14:paraId="6DC72087"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0B0DDB42" w14:textId="77777777" w:rsidTr="00AD2F20">
        <w:trPr>
          <w:jc w:val="center"/>
        </w:trPr>
        <w:tc>
          <w:tcPr>
            <w:tcW w:w="4917" w:type="dxa"/>
          </w:tcPr>
          <w:p w14:paraId="74C10139" w14:textId="77777777" w:rsidR="002B6147" w:rsidRPr="008227B8" w:rsidRDefault="002B6147" w:rsidP="002B6147">
            <w:pPr>
              <w:keepNext/>
              <w:keepLines/>
              <w:spacing w:after="0"/>
              <w:rPr>
                <w:rFonts w:ascii="Arial" w:eastAsia="SimSun" w:hAnsi="Arial" w:cs="Arial"/>
                <w:snapToGrid w:val="0"/>
                <w:sz w:val="18"/>
              </w:rPr>
            </w:pPr>
            <w:bookmarkStart w:id="999" w:name="_MCCTEMPBM_CRPT22660804___7" w:colFirst="0" w:colLast="0"/>
            <w:r w:rsidRPr="008227B8">
              <w:rPr>
                <w:rFonts w:ascii="Arial" w:eastAsia="SimSun" w:hAnsi="Arial" w:cs="Arial"/>
                <w:snapToGrid w:val="0"/>
                <w:sz w:val="18"/>
              </w:rPr>
              <w:t xml:space="preserve">Temperature Unacceptable </w:t>
            </w:r>
          </w:p>
        </w:tc>
        <w:tc>
          <w:tcPr>
            <w:tcW w:w="2356" w:type="dxa"/>
          </w:tcPr>
          <w:p w14:paraId="2B58DC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3504BDF" w14:textId="77777777" w:rsidTr="00AD2F20">
        <w:trPr>
          <w:jc w:val="center"/>
        </w:trPr>
        <w:tc>
          <w:tcPr>
            <w:tcW w:w="4917" w:type="dxa"/>
          </w:tcPr>
          <w:p w14:paraId="2DA11E49" w14:textId="77777777" w:rsidR="002B6147" w:rsidRPr="008227B8" w:rsidRDefault="002B6147" w:rsidP="002B6147">
            <w:pPr>
              <w:keepNext/>
              <w:keepLines/>
              <w:spacing w:after="0"/>
              <w:rPr>
                <w:rFonts w:ascii="Arial" w:eastAsia="SimSun" w:hAnsi="Arial" w:cs="Arial"/>
                <w:snapToGrid w:val="0"/>
                <w:sz w:val="18"/>
              </w:rPr>
            </w:pPr>
            <w:bookmarkStart w:id="1000" w:name="_MCCTEMPBM_CRPT22660805___7" w:colFirst="0" w:colLast="0"/>
            <w:bookmarkEnd w:id="999"/>
            <w:r w:rsidRPr="008227B8">
              <w:rPr>
                <w:rFonts w:ascii="Arial" w:eastAsia="SimSun" w:hAnsi="Arial" w:cs="Arial"/>
                <w:snapToGrid w:val="0"/>
                <w:sz w:val="18"/>
              </w:rPr>
              <w:t xml:space="preserve">Threshold Crossed </w:t>
            </w:r>
          </w:p>
        </w:tc>
        <w:tc>
          <w:tcPr>
            <w:tcW w:w="2356" w:type="dxa"/>
          </w:tcPr>
          <w:p w14:paraId="1913AFE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000"/>
      <w:tr w:rsidR="002B6147" w:rsidRPr="008227B8" w14:paraId="37174198" w14:textId="77777777" w:rsidTr="00AD2F20">
        <w:trPr>
          <w:jc w:val="center"/>
        </w:trPr>
        <w:tc>
          <w:tcPr>
            <w:tcW w:w="4917" w:type="dxa"/>
          </w:tcPr>
          <w:p w14:paraId="5A7B75C3" w14:textId="77777777" w:rsidR="002B6147" w:rsidRPr="008227B8" w:rsidRDefault="002B6147" w:rsidP="000815A8">
            <w:pPr>
              <w:pStyle w:val="TAN"/>
              <w:rPr>
                <w:rFonts w:eastAsia="SimSun" w:cs="Arial"/>
                <w:snapToGrid w:val="0"/>
              </w:rPr>
            </w:pPr>
            <w:r w:rsidRPr="008227B8">
              <w:rPr>
                <w:rFonts w:eastAsia="SimSun"/>
              </w:rPr>
              <w:t>NOTE 12:</w:t>
            </w:r>
            <w:r w:rsidRPr="008227B8">
              <w:rPr>
                <w:rFonts w:eastAsia="SimSun"/>
              </w:rPr>
              <w:tab/>
              <w:t xml:space="preserve"> Values 352 correspond to duplicated probable cause.</w:t>
            </w:r>
          </w:p>
        </w:tc>
        <w:tc>
          <w:tcPr>
            <w:tcW w:w="2356" w:type="dxa"/>
          </w:tcPr>
          <w:p w14:paraId="4D61AC2E"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239BFB6B" w14:textId="77777777" w:rsidTr="00AD2F20">
        <w:trPr>
          <w:jc w:val="center"/>
        </w:trPr>
        <w:tc>
          <w:tcPr>
            <w:tcW w:w="4917" w:type="dxa"/>
          </w:tcPr>
          <w:p w14:paraId="123C38BE" w14:textId="77777777" w:rsidR="002B6147" w:rsidRPr="008227B8" w:rsidRDefault="002B6147" w:rsidP="002B6147">
            <w:pPr>
              <w:keepNext/>
              <w:keepLines/>
              <w:spacing w:after="0"/>
              <w:rPr>
                <w:rFonts w:ascii="Arial" w:eastAsia="SimSun" w:hAnsi="Arial" w:cs="Arial"/>
                <w:snapToGrid w:val="0"/>
                <w:sz w:val="18"/>
              </w:rPr>
            </w:pPr>
            <w:bookmarkStart w:id="1001" w:name="_MCCTEMPBM_CRPT22660807___7" w:colFirst="0" w:colLast="0"/>
            <w:r w:rsidRPr="008227B8">
              <w:rPr>
                <w:rFonts w:ascii="Arial" w:eastAsia="SimSun" w:hAnsi="Arial" w:cs="Arial"/>
                <w:snapToGrid w:val="0"/>
                <w:sz w:val="18"/>
              </w:rPr>
              <w:t xml:space="preserve">Toxic Leak Detected </w:t>
            </w:r>
          </w:p>
        </w:tc>
        <w:tc>
          <w:tcPr>
            <w:tcW w:w="2356" w:type="dxa"/>
          </w:tcPr>
          <w:p w14:paraId="2B5980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589DE88" w14:textId="77777777" w:rsidTr="00AD2F20">
        <w:trPr>
          <w:jc w:val="center"/>
        </w:trPr>
        <w:tc>
          <w:tcPr>
            <w:tcW w:w="4917" w:type="dxa"/>
          </w:tcPr>
          <w:p w14:paraId="3208EB7F" w14:textId="77777777" w:rsidR="002B6147" w:rsidRPr="008227B8" w:rsidRDefault="002B6147" w:rsidP="002B6147">
            <w:pPr>
              <w:keepNext/>
              <w:keepLines/>
              <w:spacing w:after="0"/>
              <w:rPr>
                <w:rFonts w:ascii="Arial" w:eastAsia="SimSun" w:hAnsi="Arial" w:cs="Arial"/>
                <w:snapToGrid w:val="0"/>
                <w:sz w:val="18"/>
              </w:rPr>
            </w:pPr>
            <w:bookmarkStart w:id="1002" w:name="_MCCTEMPBM_CRPT22660808___7" w:colFirst="0" w:colLast="0"/>
            <w:bookmarkEnd w:id="1001"/>
            <w:r w:rsidRPr="008227B8">
              <w:rPr>
                <w:rFonts w:ascii="Arial" w:eastAsia="SimSun" w:hAnsi="Arial" w:cs="Arial"/>
                <w:snapToGrid w:val="0"/>
                <w:sz w:val="18"/>
              </w:rPr>
              <w:t xml:space="preserve">Transmit Failure </w:t>
            </w:r>
          </w:p>
        </w:tc>
        <w:tc>
          <w:tcPr>
            <w:tcW w:w="2356" w:type="dxa"/>
          </w:tcPr>
          <w:p w14:paraId="1B3F46B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02"/>
      <w:tr w:rsidR="002B6147" w:rsidRPr="008227B8" w14:paraId="5CBDB849" w14:textId="77777777" w:rsidTr="00AD2F20">
        <w:trPr>
          <w:trHeight w:val="35"/>
          <w:jc w:val="center"/>
        </w:trPr>
        <w:tc>
          <w:tcPr>
            <w:tcW w:w="4917" w:type="dxa"/>
          </w:tcPr>
          <w:p w14:paraId="752AFCBE" w14:textId="77777777" w:rsidR="002B6147" w:rsidRPr="008227B8" w:rsidRDefault="002B6147" w:rsidP="000815A8">
            <w:pPr>
              <w:pStyle w:val="TAN"/>
              <w:rPr>
                <w:rFonts w:eastAsia="SimSun" w:cs="Arial"/>
                <w:snapToGrid w:val="0"/>
              </w:rPr>
            </w:pPr>
            <w:r w:rsidRPr="008227B8">
              <w:rPr>
                <w:rFonts w:eastAsia="SimSun"/>
              </w:rPr>
              <w:t>NOTE 13:</w:t>
            </w:r>
            <w:r w:rsidRPr="008227B8">
              <w:rPr>
                <w:rFonts w:eastAsia="SimSun"/>
              </w:rPr>
              <w:tab/>
              <w:t xml:space="preserve"> Values 355 correspond to duplicated probable cause.</w:t>
            </w:r>
          </w:p>
        </w:tc>
        <w:tc>
          <w:tcPr>
            <w:tcW w:w="2356" w:type="dxa"/>
          </w:tcPr>
          <w:p w14:paraId="0D2EF019" w14:textId="77777777" w:rsidR="002B6147" w:rsidRPr="008227B8" w:rsidRDefault="002B6147" w:rsidP="002B6147">
            <w:pPr>
              <w:keepNext/>
              <w:keepLines/>
              <w:spacing w:after="0"/>
              <w:rPr>
                <w:rFonts w:ascii="Arial" w:eastAsia="SimSun" w:hAnsi="Arial" w:cs="Arial"/>
                <w:snapToGrid w:val="0"/>
                <w:sz w:val="18"/>
              </w:rPr>
            </w:pPr>
          </w:p>
        </w:tc>
      </w:tr>
      <w:tr w:rsidR="002B6147" w:rsidRPr="008227B8" w14:paraId="3930FB45" w14:textId="77777777" w:rsidTr="00AD2F20">
        <w:trPr>
          <w:jc w:val="center"/>
        </w:trPr>
        <w:tc>
          <w:tcPr>
            <w:tcW w:w="4917" w:type="dxa"/>
          </w:tcPr>
          <w:p w14:paraId="7553B41D" w14:textId="77777777" w:rsidR="002B6147" w:rsidRPr="008227B8" w:rsidRDefault="002B6147" w:rsidP="002B6147">
            <w:pPr>
              <w:keepNext/>
              <w:keepLines/>
              <w:spacing w:after="0"/>
              <w:rPr>
                <w:rFonts w:ascii="Arial" w:eastAsia="SimSun" w:hAnsi="Arial" w:cs="Arial"/>
                <w:snapToGrid w:val="0"/>
                <w:sz w:val="18"/>
              </w:rPr>
            </w:pPr>
            <w:bookmarkStart w:id="1003" w:name="_MCCTEMPBM_CRPT22660810___7" w:colFirst="0" w:colLast="0"/>
            <w:r w:rsidRPr="008227B8">
              <w:rPr>
                <w:rFonts w:ascii="Arial" w:eastAsia="SimSun" w:hAnsi="Arial" w:cs="Arial"/>
                <w:snapToGrid w:val="0"/>
                <w:sz w:val="18"/>
              </w:rPr>
              <w:t xml:space="preserve">Underlying Resource Unavailable </w:t>
            </w:r>
          </w:p>
        </w:tc>
        <w:tc>
          <w:tcPr>
            <w:tcW w:w="2356" w:type="dxa"/>
          </w:tcPr>
          <w:p w14:paraId="2731B6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7851535" w14:textId="77777777" w:rsidTr="00AD2F20">
        <w:trPr>
          <w:jc w:val="center"/>
        </w:trPr>
        <w:tc>
          <w:tcPr>
            <w:tcW w:w="4917" w:type="dxa"/>
          </w:tcPr>
          <w:p w14:paraId="27246753" w14:textId="77777777" w:rsidR="002B6147" w:rsidRPr="008227B8" w:rsidRDefault="002B6147" w:rsidP="002B6147">
            <w:pPr>
              <w:keepNext/>
              <w:keepLines/>
              <w:spacing w:after="0"/>
              <w:rPr>
                <w:rFonts w:ascii="Arial" w:eastAsia="SimSun" w:hAnsi="Arial" w:cs="Arial"/>
                <w:snapToGrid w:val="0"/>
                <w:sz w:val="18"/>
              </w:rPr>
            </w:pPr>
            <w:bookmarkStart w:id="1004" w:name="_MCCTEMPBM_CRPT22660811___7" w:colFirst="0" w:colLast="0"/>
            <w:bookmarkEnd w:id="1003"/>
            <w:r w:rsidRPr="008227B8">
              <w:rPr>
                <w:rFonts w:ascii="Arial" w:eastAsia="SimSun" w:hAnsi="Arial" w:cs="Arial"/>
                <w:snapToGrid w:val="0"/>
                <w:sz w:val="18"/>
              </w:rPr>
              <w:t xml:space="preserve">Version Mismatch </w:t>
            </w:r>
          </w:p>
        </w:tc>
        <w:tc>
          <w:tcPr>
            <w:tcW w:w="2356" w:type="dxa"/>
          </w:tcPr>
          <w:p w14:paraId="3A9CAC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1004"/>
      <w:tr w:rsidR="002B6147" w:rsidRPr="008227B8" w14:paraId="67B2FE85" w14:textId="77777777" w:rsidTr="00AD2F20">
        <w:trPr>
          <w:jc w:val="center"/>
        </w:trPr>
        <w:tc>
          <w:tcPr>
            <w:tcW w:w="4917" w:type="dxa"/>
          </w:tcPr>
          <w:p w14:paraId="378B5F35" w14:textId="77777777" w:rsidR="002B6147" w:rsidRPr="008227B8" w:rsidRDefault="002B6147" w:rsidP="000815A8">
            <w:pPr>
              <w:pStyle w:val="TAN"/>
              <w:rPr>
                <w:rFonts w:eastAsia="SimSun" w:cs="Arial"/>
                <w:snapToGrid w:val="0"/>
              </w:rPr>
            </w:pPr>
            <w:r w:rsidRPr="008227B8">
              <w:rPr>
                <w:rFonts w:eastAsia="SimSun"/>
              </w:rPr>
              <w:t>NOTE 14:</w:t>
            </w:r>
            <w:r w:rsidRPr="008227B8">
              <w:rPr>
                <w:rFonts w:eastAsia="SimSun"/>
              </w:rPr>
              <w:tab/>
              <w:t xml:space="preserve"> Values 358-500 are reserved for X.721 potential future extensions.</w:t>
            </w:r>
          </w:p>
        </w:tc>
        <w:tc>
          <w:tcPr>
            <w:tcW w:w="2356" w:type="dxa"/>
          </w:tcPr>
          <w:p w14:paraId="78D03CA2" w14:textId="77777777" w:rsidR="002B6147" w:rsidRPr="008227B8" w:rsidRDefault="002B6147" w:rsidP="002B6147">
            <w:pPr>
              <w:keepNext/>
              <w:keepLines/>
              <w:spacing w:after="0"/>
              <w:rPr>
                <w:rFonts w:ascii="Arial" w:eastAsia="SimSun" w:hAnsi="Arial" w:cs="Arial"/>
                <w:snapToGrid w:val="0"/>
                <w:sz w:val="18"/>
              </w:rPr>
            </w:pPr>
          </w:p>
        </w:tc>
      </w:tr>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005"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2035"/>
      </w:tblGrid>
      <w:tr w:rsidR="002B6147" w:rsidRPr="008227B8" w14:paraId="6AD6FBD7" w14:textId="77777777" w:rsidTr="00AD2F20">
        <w:trPr>
          <w:tblHeader/>
          <w:jc w:val="center"/>
        </w:trPr>
        <w:tc>
          <w:tcPr>
            <w:tcW w:w="5240" w:type="dxa"/>
            <w:shd w:val="clear" w:color="auto" w:fill="D9D9D9"/>
          </w:tcPr>
          <w:p w14:paraId="06B21D3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2035" w:type="dxa"/>
            <w:shd w:val="clear" w:color="auto" w:fill="D9D9D9"/>
          </w:tcPr>
          <w:p w14:paraId="7A174C4C"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2A6DD392" w14:textId="77777777" w:rsidTr="00AD2F20">
        <w:trPr>
          <w:jc w:val="center"/>
        </w:trPr>
        <w:tc>
          <w:tcPr>
            <w:tcW w:w="5240" w:type="dxa"/>
          </w:tcPr>
          <w:p w14:paraId="5488473D" w14:textId="77777777" w:rsidR="002B6147" w:rsidRPr="008227B8" w:rsidRDefault="002B6147" w:rsidP="002B6147">
            <w:pPr>
              <w:keepLines/>
              <w:spacing w:after="0"/>
              <w:rPr>
                <w:rFonts w:ascii="Arial" w:eastAsia="SimSun" w:hAnsi="Arial" w:cs="Arial"/>
                <w:sz w:val="18"/>
              </w:rPr>
            </w:pPr>
            <w:bookmarkStart w:id="1006" w:name="_MCCTEMPBM_CRPT22660814___7" w:colFirst="0" w:colLast="0"/>
            <w:bookmarkEnd w:id="1005"/>
            <w:r w:rsidRPr="008227B8">
              <w:rPr>
                <w:rFonts w:ascii="Arial" w:eastAsia="SimSun" w:hAnsi="Arial" w:cs="Arial"/>
                <w:sz w:val="18"/>
              </w:rPr>
              <w:t>A-bis to BTS interface failure</w:t>
            </w:r>
          </w:p>
        </w:tc>
        <w:tc>
          <w:tcPr>
            <w:tcW w:w="2035" w:type="dxa"/>
          </w:tcPr>
          <w:p w14:paraId="0B21CACD"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DDC988F" w14:textId="77777777" w:rsidTr="00AD2F20">
        <w:trPr>
          <w:jc w:val="center"/>
        </w:trPr>
        <w:tc>
          <w:tcPr>
            <w:tcW w:w="5240" w:type="dxa"/>
          </w:tcPr>
          <w:p w14:paraId="525A4B40" w14:textId="77777777" w:rsidR="002B6147" w:rsidRPr="008227B8" w:rsidRDefault="002B6147" w:rsidP="002B6147">
            <w:pPr>
              <w:keepLines/>
              <w:spacing w:after="0"/>
              <w:rPr>
                <w:rFonts w:ascii="Arial" w:eastAsia="SimSun" w:hAnsi="Arial" w:cs="Arial"/>
                <w:sz w:val="18"/>
              </w:rPr>
            </w:pPr>
            <w:bookmarkStart w:id="1007" w:name="_MCCTEMPBM_CRPT22660815___7" w:colFirst="0" w:colLast="0"/>
            <w:bookmarkEnd w:id="1006"/>
            <w:r w:rsidRPr="008227B8">
              <w:rPr>
                <w:rFonts w:ascii="Arial" w:eastAsia="SimSun" w:hAnsi="Arial" w:cs="Arial"/>
                <w:sz w:val="18"/>
              </w:rPr>
              <w:t>A-bis to TRX interface failure</w:t>
            </w:r>
          </w:p>
        </w:tc>
        <w:tc>
          <w:tcPr>
            <w:tcW w:w="2035" w:type="dxa"/>
          </w:tcPr>
          <w:p w14:paraId="6D05AD7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87B4A74" w14:textId="77777777" w:rsidTr="00AD2F20">
        <w:trPr>
          <w:jc w:val="center"/>
        </w:trPr>
        <w:tc>
          <w:tcPr>
            <w:tcW w:w="5240" w:type="dxa"/>
          </w:tcPr>
          <w:p w14:paraId="62D54FD5" w14:textId="77777777" w:rsidR="002B6147" w:rsidRPr="008227B8" w:rsidRDefault="002B6147" w:rsidP="002B6147">
            <w:pPr>
              <w:keepLines/>
              <w:spacing w:after="0"/>
              <w:rPr>
                <w:rFonts w:ascii="Arial" w:eastAsia="SimSun" w:hAnsi="Arial" w:cs="Arial"/>
                <w:sz w:val="18"/>
              </w:rPr>
            </w:pPr>
            <w:bookmarkStart w:id="1008" w:name="_MCCTEMPBM_CRPT22660816___7" w:colFirst="0" w:colLast="0"/>
            <w:bookmarkEnd w:id="1007"/>
            <w:r w:rsidRPr="008227B8">
              <w:rPr>
                <w:rFonts w:ascii="Arial" w:eastAsia="SimSun" w:hAnsi="Arial" w:cs="Arial"/>
                <w:sz w:val="18"/>
              </w:rPr>
              <w:t>Antenna problem</w:t>
            </w:r>
          </w:p>
        </w:tc>
        <w:tc>
          <w:tcPr>
            <w:tcW w:w="2035" w:type="dxa"/>
          </w:tcPr>
          <w:p w14:paraId="2C648CD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C8056E4" w14:textId="77777777" w:rsidTr="00AD2F20">
        <w:trPr>
          <w:jc w:val="center"/>
        </w:trPr>
        <w:tc>
          <w:tcPr>
            <w:tcW w:w="5240" w:type="dxa"/>
          </w:tcPr>
          <w:p w14:paraId="1CE408C7" w14:textId="77777777" w:rsidR="002B6147" w:rsidRPr="008227B8" w:rsidRDefault="002B6147" w:rsidP="002B6147">
            <w:pPr>
              <w:keepLines/>
              <w:spacing w:after="0"/>
              <w:rPr>
                <w:rFonts w:ascii="Arial" w:eastAsia="SimSun" w:hAnsi="Arial" w:cs="Arial"/>
                <w:sz w:val="18"/>
              </w:rPr>
            </w:pPr>
            <w:bookmarkStart w:id="1009" w:name="_MCCTEMPBM_CRPT22660817___7" w:colFirst="0" w:colLast="0"/>
            <w:bookmarkEnd w:id="1008"/>
            <w:r w:rsidRPr="008227B8">
              <w:rPr>
                <w:rFonts w:ascii="Arial" w:eastAsia="SimSun" w:hAnsi="Arial" w:cs="Arial"/>
                <w:sz w:val="18"/>
              </w:rPr>
              <w:t>Battery breakdown</w:t>
            </w:r>
          </w:p>
        </w:tc>
        <w:tc>
          <w:tcPr>
            <w:tcW w:w="2035" w:type="dxa"/>
          </w:tcPr>
          <w:p w14:paraId="73317C7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1AAE7CA" w14:textId="77777777" w:rsidTr="00AD2F20">
        <w:trPr>
          <w:jc w:val="center"/>
        </w:trPr>
        <w:tc>
          <w:tcPr>
            <w:tcW w:w="5240" w:type="dxa"/>
          </w:tcPr>
          <w:p w14:paraId="72924044" w14:textId="77777777" w:rsidR="002B6147" w:rsidRPr="008227B8" w:rsidRDefault="002B6147" w:rsidP="002B6147">
            <w:pPr>
              <w:keepLines/>
              <w:spacing w:after="0"/>
              <w:rPr>
                <w:rFonts w:ascii="Arial" w:eastAsia="SimSun" w:hAnsi="Arial" w:cs="Arial"/>
                <w:sz w:val="18"/>
              </w:rPr>
            </w:pPr>
            <w:bookmarkStart w:id="1010" w:name="_MCCTEMPBM_CRPT22660818___7" w:colFirst="0" w:colLast="0"/>
            <w:bookmarkEnd w:id="1009"/>
            <w:r w:rsidRPr="008227B8">
              <w:rPr>
                <w:rFonts w:ascii="Arial" w:eastAsia="SimSun" w:hAnsi="Arial" w:cs="Arial"/>
                <w:sz w:val="18"/>
              </w:rPr>
              <w:t xml:space="preserve">Battery charging fault </w:t>
            </w:r>
          </w:p>
        </w:tc>
        <w:tc>
          <w:tcPr>
            <w:tcW w:w="2035" w:type="dxa"/>
          </w:tcPr>
          <w:p w14:paraId="6FB86FE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B09EE9A" w14:textId="77777777" w:rsidTr="00AD2F20">
        <w:trPr>
          <w:jc w:val="center"/>
        </w:trPr>
        <w:tc>
          <w:tcPr>
            <w:tcW w:w="5240" w:type="dxa"/>
          </w:tcPr>
          <w:p w14:paraId="648ADA44" w14:textId="77777777" w:rsidR="002B6147" w:rsidRPr="008227B8" w:rsidRDefault="002B6147" w:rsidP="002B6147">
            <w:pPr>
              <w:keepLines/>
              <w:spacing w:after="0"/>
              <w:rPr>
                <w:rFonts w:ascii="Arial" w:eastAsia="SimSun" w:hAnsi="Arial" w:cs="Arial"/>
                <w:sz w:val="18"/>
              </w:rPr>
            </w:pPr>
            <w:bookmarkStart w:id="1011" w:name="_MCCTEMPBM_CRPT22660819___7" w:colFirst="0" w:colLast="0"/>
            <w:bookmarkEnd w:id="1010"/>
            <w:r w:rsidRPr="008227B8">
              <w:rPr>
                <w:rFonts w:ascii="Arial" w:eastAsia="SimSun" w:hAnsi="Arial" w:cs="Arial"/>
                <w:sz w:val="18"/>
              </w:rPr>
              <w:t>Clock synchronization problem</w:t>
            </w:r>
          </w:p>
        </w:tc>
        <w:tc>
          <w:tcPr>
            <w:tcW w:w="2035" w:type="dxa"/>
          </w:tcPr>
          <w:p w14:paraId="3DE4512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9AD03A6" w14:textId="77777777" w:rsidTr="00AD2F20">
        <w:trPr>
          <w:jc w:val="center"/>
        </w:trPr>
        <w:tc>
          <w:tcPr>
            <w:tcW w:w="5240" w:type="dxa"/>
          </w:tcPr>
          <w:p w14:paraId="471374F1" w14:textId="77777777" w:rsidR="002B6147" w:rsidRPr="008227B8" w:rsidRDefault="002B6147" w:rsidP="002B6147">
            <w:pPr>
              <w:keepLines/>
              <w:spacing w:after="0"/>
              <w:rPr>
                <w:rFonts w:ascii="Arial" w:eastAsia="SimSun" w:hAnsi="Arial" w:cs="Arial"/>
                <w:sz w:val="18"/>
              </w:rPr>
            </w:pPr>
            <w:bookmarkStart w:id="1012" w:name="_MCCTEMPBM_CRPT22660820___7" w:colFirst="0" w:colLast="0"/>
            <w:bookmarkEnd w:id="1011"/>
            <w:r w:rsidRPr="008227B8">
              <w:rPr>
                <w:rFonts w:ascii="Arial" w:eastAsia="SimSun" w:hAnsi="Arial" w:cs="Arial"/>
                <w:sz w:val="18"/>
              </w:rPr>
              <w:t xml:space="preserve">Combiner problem </w:t>
            </w:r>
          </w:p>
        </w:tc>
        <w:tc>
          <w:tcPr>
            <w:tcW w:w="2035" w:type="dxa"/>
          </w:tcPr>
          <w:p w14:paraId="507A2A1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6B1AB9C" w14:textId="77777777" w:rsidTr="00AD2F20">
        <w:trPr>
          <w:jc w:val="center"/>
        </w:trPr>
        <w:tc>
          <w:tcPr>
            <w:tcW w:w="5240" w:type="dxa"/>
          </w:tcPr>
          <w:p w14:paraId="7D71F4F5" w14:textId="77777777" w:rsidR="002B6147" w:rsidRPr="008227B8" w:rsidRDefault="002B6147" w:rsidP="002B6147">
            <w:pPr>
              <w:keepLines/>
              <w:spacing w:after="0"/>
              <w:rPr>
                <w:rFonts w:ascii="Arial" w:eastAsia="SimSun" w:hAnsi="Arial" w:cs="Arial"/>
                <w:sz w:val="18"/>
              </w:rPr>
            </w:pPr>
            <w:bookmarkStart w:id="1013" w:name="_MCCTEMPBM_CRPT22660821___7" w:colFirst="0" w:colLast="0"/>
            <w:bookmarkEnd w:id="1012"/>
            <w:r w:rsidRPr="008227B8">
              <w:rPr>
                <w:rFonts w:ascii="Arial" w:eastAsia="SimSun" w:hAnsi="Arial" w:cs="Arial"/>
                <w:sz w:val="18"/>
              </w:rPr>
              <w:t>Disk problem</w:t>
            </w:r>
          </w:p>
        </w:tc>
        <w:tc>
          <w:tcPr>
            <w:tcW w:w="2035" w:type="dxa"/>
          </w:tcPr>
          <w:p w14:paraId="17CF4C6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13"/>
      <w:tr w:rsidR="002B6147" w:rsidRPr="008227B8" w14:paraId="5A55D51C" w14:textId="77777777" w:rsidTr="00AD2F20">
        <w:trPr>
          <w:jc w:val="center"/>
        </w:trPr>
        <w:tc>
          <w:tcPr>
            <w:tcW w:w="5240" w:type="dxa"/>
          </w:tcPr>
          <w:p w14:paraId="69114401" w14:textId="77777777" w:rsidR="002B6147" w:rsidRPr="008227B8" w:rsidRDefault="002B6147" w:rsidP="000815A8">
            <w:pPr>
              <w:pStyle w:val="TAN"/>
              <w:rPr>
                <w:rFonts w:eastAsia="SimSun" w:cs="Arial"/>
              </w:rPr>
            </w:pPr>
            <w:commentRangeStart w:id="1014"/>
            <w:r w:rsidRPr="008227B8">
              <w:rPr>
                <w:rFonts w:eastAsia="SimSun"/>
              </w:rPr>
              <w:t xml:space="preserve">NOTE </w:t>
            </w:r>
            <w:commentRangeEnd w:id="1014"/>
            <w:r w:rsidR="008B19C5">
              <w:rPr>
                <w:rStyle w:val="CommentReference"/>
                <w:rFonts w:ascii="Times New Roman" w:hAnsi="Times New Roman"/>
              </w:rPr>
              <w:commentReference w:id="1014"/>
            </w:r>
            <w:r w:rsidRPr="008227B8">
              <w:rPr>
                <w:rFonts w:eastAsia="SimSun"/>
              </w:rPr>
              <w:t>1</w:t>
            </w:r>
            <w:r w:rsidRPr="008227B8">
              <w:rPr>
                <w:rFonts w:eastAsia="SimSun"/>
              </w:rPr>
              <w:tab/>
              <w:t xml:space="preserve"> Values 509 correspond to duplicated probable cause.</w:t>
            </w:r>
          </w:p>
        </w:tc>
        <w:tc>
          <w:tcPr>
            <w:tcW w:w="2035" w:type="dxa"/>
          </w:tcPr>
          <w:p w14:paraId="566ACD61" w14:textId="77777777" w:rsidR="002B6147" w:rsidRPr="008227B8" w:rsidRDefault="002B6147" w:rsidP="002B6147">
            <w:pPr>
              <w:keepLines/>
              <w:spacing w:after="0"/>
              <w:rPr>
                <w:rFonts w:ascii="Arial" w:eastAsia="SimSun" w:hAnsi="Arial" w:cs="Arial"/>
                <w:snapToGrid w:val="0"/>
                <w:sz w:val="18"/>
              </w:rPr>
            </w:pPr>
          </w:p>
        </w:tc>
      </w:tr>
      <w:tr w:rsidR="002B6147" w:rsidRPr="008227B8" w14:paraId="4F8D0522" w14:textId="77777777" w:rsidTr="00AD2F20">
        <w:trPr>
          <w:jc w:val="center"/>
        </w:trPr>
        <w:tc>
          <w:tcPr>
            <w:tcW w:w="5240" w:type="dxa"/>
          </w:tcPr>
          <w:p w14:paraId="29DD68F7" w14:textId="77777777" w:rsidR="002B6147" w:rsidRPr="008227B8" w:rsidRDefault="002B6147" w:rsidP="002B6147">
            <w:pPr>
              <w:keepLines/>
              <w:spacing w:after="0"/>
              <w:rPr>
                <w:rFonts w:ascii="Arial" w:eastAsia="SimSun" w:hAnsi="Arial" w:cs="Arial"/>
                <w:sz w:val="18"/>
              </w:rPr>
            </w:pPr>
            <w:bookmarkStart w:id="1015" w:name="_MCCTEMPBM_CRPT22660823___7" w:colFirst="0" w:colLast="0"/>
            <w:r w:rsidRPr="008227B8">
              <w:rPr>
                <w:rFonts w:ascii="Arial" w:eastAsia="SimSun" w:hAnsi="Arial" w:cs="Arial"/>
                <w:sz w:val="18"/>
              </w:rPr>
              <w:t>Excessive receiver temperature</w:t>
            </w:r>
          </w:p>
        </w:tc>
        <w:tc>
          <w:tcPr>
            <w:tcW w:w="2035" w:type="dxa"/>
          </w:tcPr>
          <w:p w14:paraId="2E10A4B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0DFF7E9" w14:textId="77777777" w:rsidTr="00AD2F20">
        <w:trPr>
          <w:jc w:val="center"/>
        </w:trPr>
        <w:tc>
          <w:tcPr>
            <w:tcW w:w="5240" w:type="dxa"/>
          </w:tcPr>
          <w:p w14:paraId="700AC9B5" w14:textId="77777777" w:rsidR="002B6147" w:rsidRPr="008227B8" w:rsidRDefault="002B6147" w:rsidP="002B6147">
            <w:pPr>
              <w:keepLines/>
              <w:spacing w:after="0"/>
              <w:rPr>
                <w:rFonts w:ascii="Arial" w:eastAsia="SimSun" w:hAnsi="Arial" w:cs="Arial"/>
                <w:sz w:val="18"/>
              </w:rPr>
            </w:pPr>
            <w:bookmarkStart w:id="1016" w:name="_MCCTEMPBM_CRPT22660824___7" w:colFirst="0" w:colLast="0"/>
            <w:bookmarkEnd w:id="1015"/>
            <w:r w:rsidRPr="008227B8">
              <w:rPr>
                <w:rFonts w:ascii="Arial" w:eastAsia="SimSun" w:hAnsi="Arial" w:cs="Arial"/>
                <w:sz w:val="18"/>
              </w:rPr>
              <w:t>Excessive transmitter output power</w:t>
            </w:r>
          </w:p>
        </w:tc>
        <w:tc>
          <w:tcPr>
            <w:tcW w:w="2035" w:type="dxa"/>
          </w:tcPr>
          <w:p w14:paraId="68E9153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05B26F" w14:textId="77777777" w:rsidTr="00AD2F20">
        <w:trPr>
          <w:jc w:val="center"/>
        </w:trPr>
        <w:tc>
          <w:tcPr>
            <w:tcW w:w="5240" w:type="dxa"/>
          </w:tcPr>
          <w:p w14:paraId="3B367512" w14:textId="77777777" w:rsidR="002B6147" w:rsidRPr="008227B8" w:rsidRDefault="002B6147" w:rsidP="002B6147">
            <w:pPr>
              <w:keepLines/>
              <w:spacing w:after="0"/>
              <w:rPr>
                <w:rFonts w:ascii="Arial" w:eastAsia="SimSun" w:hAnsi="Arial" w:cs="Arial"/>
                <w:sz w:val="18"/>
              </w:rPr>
            </w:pPr>
            <w:bookmarkStart w:id="1017" w:name="_MCCTEMPBM_CRPT22660825___7" w:colFirst="0" w:colLast="0"/>
            <w:bookmarkEnd w:id="1016"/>
            <w:r w:rsidRPr="008227B8">
              <w:rPr>
                <w:rFonts w:ascii="Arial" w:eastAsia="SimSun" w:hAnsi="Arial" w:cs="Arial"/>
                <w:sz w:val="18"/>
              </w:rPr>
              <w:t>Excessive transmitter temperature</w:t>
            </w:r>
          </w:p>
        </w:tc>
        <w:tc>
          <w:tcPr>
            <w:tcW w:w="2035" w:type="dxa"/>
          </w:tcPr>
          <w:p w14:paraId="3335FBB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730B6CF" w14:textId="77777777" w:rsidTr="00AD2F20">
        <w:trPr>
          <w:jc w:val="center"/>
        </w:trPr>
        <w:tc>
          <w:tcPr>
            <w:tcW w:w="5240" w:type="dxa"/>
          </w:tcPr>
          <w:p w14:paraId="2A9B0CD7" w14:textId="77777777" w:rsidR="002B6147" w:rsidRPr="008227B8" w:rsidRDefault="002B6147" w:rsidP="002B6147">
            <w:pPr>
              <w:keepLines/>
              <w:spacing w:after="0"/>
              <w:rPr>
                <w:rFonts w:ascii="Arial" w:eastAsia="SimSun" w:hAnsi="Arial" w:cs="Arial"/>
                <w:sz w:val="18"/>
              </w:rPr>
            </w:pPr>
            <w:bookmarkStart w:id="1018" w:name="_MCCTEMPBM_CRPT22660826___7" w:colFirst="0" w:colLast="0"/>
            <w:bookmarkEnd w:id="1017"/>
            <w:r w:rsidRPr="008227B8">
              <w:rPr>
                <w:rFonts w:ascii="Arial" w:eastAsia="SimSun" w:hAnsi="Arial" w:cs="Arial"/>
                <w:sz w:val="18"/>
              </w:rPr>
              <w:t>Frequency hopping degraded</w:t>
            </w:r>
          </w:p>
        </w:tc>
        <w:tc>
          <w:tcPr>
            <w:tcW w:w="2035" w:type="dxa"/>
          </w:tcPr>
          <w:p w14:paraId="194856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28CCB96" w14:textId="77777777" w:rsidTr="00AD2F20">
        <w:trPr>
          <w:jc w:val="center"/>
        </w:trPr>
        <w:tc>
          <w:tcPr>
            <w:tcW w:w="5240" w:type="dxa"/>
          </w:tcPr>
          <w:p w14:paraId="72E1E5E2" w14:textId="77777777" w:rsidR="002B6147" w:rsidRPr="008227B8" w:rsidRDefault="002B6147" w:rsidP="002B6147">
            <w:pPr>
              <w:keepLines/>
              <w:spacing w:after="0"/>
              <w:rPr>
                <w:rFonts w:ascii="Arial" w:eastAsia="SimSun" w:hAnsi="Arial" w:cs="Arial"/>
                <w:sz w:val="18"/>
              </w:rPr>
            </w:pPr>
            <w:bookmarkStart w:id="1019" w:name="_MCCTEMPBM_CRPT22660827___7" w:colFirst="0" w:colLast="0"/>
            <w:bookmarkEnd w:id="1018"/>
            <w:r w:rsidRPr="008227B8">
              <w:rPr>
                <w:rFonts w:ascii="Arial" w:eastAsia="SimSun" w:hAnsi="Arial" w:cs="Arial"/>
                <w:sz w:val="18"/>
              </w:rPr>
              <w:t>Frequency hopping failure</w:t>
            </w:r>
          </w:p>
        </w:tc>
        <w:tc>
          <w:tcPr>
            <w:tcW w:w="2035" w:type="dxa"/>
          </w:tcPr>
          <w:p w14:paraId="5F3D024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5101D60" w14:textId="77777777" w:rsidTr="00AD2F20">
        <w:trPr>
          <w:jc w:val="center"/>
        </w:trPr>
        <w:tc>
          <w:tcPr>
            <w:tcW w:w="5240" w:type="dxa"/>
          </w:tcPr>
          <w:p w14:paraId="2E6B0E03" w14:textId="77777777" w:rsidR="002B6147" w:rsidRPr="008227B8" w:rsidRDefault="002B6147" w:rsidP="002B6147">
            <w:pPr>
              <w:keepLines/>
              <w:spacing w:after="0"/>
              <w:rPr>
                <w:rFonts w:ascii="Arial" w:eastAsia="SimSun" w:hAnsi="Arial" w:cs="Arial"/>
                <w:sz w:val="18"/>
              </w:rPr>
            </w:pPr>
            <w:bookmarkStart w:id="1020" w:name="_MCCTEMPBM_CRPT22660828___7" w:colFirst="0" w:colLast="0"/>
            <w:bookmarkEnd w:id="1019"/>
            <w:r w:rsidRPr="008227B8">
              <w:rPr>
                <w:rFonts w:ascii="Arial" w:eastAsia="SimSun" w:hAnsi="Arial" w:cs="Arial"/>
                <w:sz w:val="18"/>
              </w:rPr>
              <w:t>Frequency redefinition failed</w:t>
            </w:r>
          </w:p>
        </w:tc>
        <w:tc>
          <w:tcPr>
            <w:tcW w:w="2035" w:type="dxa"/>
          </w:tcPr>
          <w:p w14:paraId="5C055EBB"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D18B857" w14:textId="77777777" w:rsidTr="00AD2F20">
        <w:trPr>
          <w:jc w:val="center"/>
        </w:trPr>
        <w:tc>
          <w:tcPr>
            <w:tcW w:w="5240" w:type="dxa"/>
          </w:tcPr>
          <w:p w14:paraId="6643C5DD" w14:textId="77777777" w:rsidR="002B6147" w:rsidRPr="008227B8" w:rsidRDefault="002B6147" w:rsidP="002B6147">
            <w:pPr>
              <w:keepLines/>
              <w:spacing w:after="0"/>
              <w:rPr>
                <w:rFonts w:ascii="Arial" w:eastAsia="SimSun" w:hAnsi="Arial" w:cs="Arial"/>
                <w:sz w:val="18"/>
              </w:rPr>
            </w:pPr>
            <w:bookmarkStart w:id="1021" w:name="_MCCTEMPBM_CRPT22660829___7" w:colFirst="0" w:colLast="0"/>
            <w:bookmarkEnd w:id="1020"/>
            <w:r w:rsidRPr="008227B8">
              <w:rPr>
                <w:rFonts w:ascii="Arial" w:eastAsia="SimSun" w:hAnsi="Arial" w:cs="Arial"/>
                <w:sz w:val="18"/>
              </w:rPr>
              <w:t>Line interface failure</w:t>
            </w:r>
          </w:p>
        </w:tc>
        <w:tc>
          <w:tcPr>
            <w:tcW w:w="2035" w:type="dxa"/>
          </w:tcPr>
          <w:p w14:paraId="510A8EE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7AE93C" w14:textId="77777777" w:rsidTr="00AD2F20">
        <w:trPr>
          <w:jc w:val="center"/>
        </w:trPr>
        <w:tc>
          <w:tcPr>
            <w:tcW w:w="5240" w:type="dxa"/>
          </w:tcPr>
          <w:p w14:paraId="5864B094" w14:textId="77777777" w:rsidR="002B6147" w:rsidRPr="008227B8" w:rsidRDefault="002B6147" w:rsidP="002B6147">
            <w:pPr>
              <w:keepLines/>
              <w:spacing w:after="0"/>
              <w:rPr>
                <w:rFonts w:ascii="Arial" w:eastAsia="SimSun" w:hAnsi="Arial" w:cs="Arial"/>
                <w:sz w:val="18"/>
              </w:rPr>
            </w:pPr>
            <w:bookmarkStart w:id="1022" w:name="_MCCTEMPBM_CRPT22660830___7" w:colFirst="0" w:colLast="0"/>
            <w:bookmarkEnd w:id="1021"/>
            <w:r w:rsidRPr="008227B8">
              <w:rPr>
                <w:rFonts w:ascii="Arial" w:eastAsia="SimSun" w:hAnsi="Arial" w:cs="Arial"/>
                <w:sz w:val="18"/>
              </w:rPr>
              <w:t>Link failure</w:t>
            </w:r>
          </w:p>
        </w:tc>
        <w:tc>
          <w:tcPr>
            <w:tcW w:w="2035" w:type="dxa"/>
          </w:tcPr>
          <w:p w14:paraId="29D708D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3D5501D" w14:textId="77777777" w:rsidTr="00AD2F20">
        <w:trPr>
          <w:jc w:val="center"/>
        </w:trPr>
        <w:tc>
          <w:tcPr>
            <w:tcW w:w="5240" w:type="dxa"/>
          </w:tcPr>
          <w:p w14:paraId="3B52876D" w14:textId="77777777" w:rsidR="002B6147" w:rsidRPr="008227B8" w:rsidRDefault="002B6147" w:rsidP="002B6147">
            <w:pPr>
              <w:keepLines/>
              <w:spacing w:after="0"/>
              <w:rPr>
                <w:rFonts w:ascii="Arial" w:eastAsia="SimSun" w:hAnsi="Arial" w:cs="Arial"/>
                <w:sz w:val="18"/>
              </w:rPr>
            </w:pPr>
            <w:bookmarkStart w:id="1023" w:name="_MCCTEMPBM_CRPT22660831___7" w:colFirst="0" w:colLast="0"/>
            <w:bookmarkEnd w:id="1022"/>
            <w:r w:rsidRPr="008227B8">
              <w:rPr>
                <w:rFonts w:ascii="Arial" w:eastAsia="SimSun" w:hAnsi="Arial" w:cs="Arial"/>
                <w:sz w:val="18"/>
              </w:rPr>
              <w:t>Loss of synchronization</w:t>
            </w:r>
          </w:p>
        </w:tc>
        <w:tc>
          <w:tcPr>
            <w:tcW w:w="2035" w:type="dxa"/>
          </w:tcPr>
          <w:p w14:paraId="682238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F90AE70" w14:textId="77777777" w:rsidTr="00AD2F20">
        <w:trPr>
          <w:jc w:val="center"/>
        </w:trPr>
        <w:tc>
          <w:tcPr>
            <w:tcW w:w="5240" w:type="dxa"/>
          </w:tcPr>
          <w:p w14:paraId="296F1FFC" w14:textId="77777777" w:rsidR="002B6147" w:rsidRPr="008227B8" w:rsidRDefault="002B6147" w:rsidP="002B6147">
            <w:pPr>
              <w:keepLines/>
              <w:spacing w:after="0"/>
              <w:rPr>
                <w:rFonts w:ascii="Arial" w:eastAsia="SimSun" w:hAnsi="Arial" w:cs="Arial"/>
                <w:sz w:val="18"/>
              </w:rPr>
            </w:pPr>
            <w:bookmarkStart w:id="1024" w:name="_MCCTEMPBM_CRPT22660832___7" w:colFirst="0" w:colLast="0"/>
            <w:bookmarkEnd w:id="1023"/>
            <w:r w:rsidRPr="008227B8">
              <w:rPr>
                <w:rFonts w:ascii="Arial" w:eastAsia="SimSun" w:hAnsi="Arial" w:cs="Arial"/>
                <w:sz w:val="18"/>
              </w:rPr>
              <w:t>Lost redundancy</w:t>
            </w:r>
          </w:p>
        </w:tc>
        <w:tc>
          <w:tcPr>
            <w:tcW w:w="2035" w:type="dxa"/>
          </w:tcPr>
          <w:p w14:paraId="272AC9E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C00F1D3" w14:textId="77777777" w:rsidTr="00AD2F20">
        <w:trPr>
          <w:jc w:val="center"/>
        </w:trPr>
        <w:tc>
          <w:tcPr>
            <w:tcW w:w="5240" w:type="dxa"/>
          </w:tcPr>
          <w:p w14:paraId="5C80BA67" w14:textId="77777777" w:rsidR="002B6147" w:rsidRPr="008227B8" w:rsidRDefault="002B6147" w:rsidP="002B6147">
            <w:pPr>
              <w:keepLines/>
              <w:spacing w:after="0"/>
              <w:rPr>
                <w:rFonts w:ascii="Arial" w:eastAsia="SimSun" w:hAnsi="Arial" w:cs="Arial"/>
                <w:sz w:val="18"/>
              </w:rPr>
            </w:pPr>
            <w:bookmarkStart w:id="1025" w:name="_MCCTEMPBM_CRPT22660833___7" w:colFirst="0" w:colLast="0"/>
            <w:bookmarkEnd w:id="1024"/>
            <w:r w:rsidRPr="008227B8">
              <w:rPr>
                <w:rFonts w:ascii="Arial" w:eastAsia="SimSun" w:hAnsi="Arial" w:cs="Arial"/>
                <w:sz w:val="18"/>
              </w:rPr>
              <w:t>Mains breakdown with battery back-up</w:t>
            </w:r>
          </w:p>
        </w:tc>
        <w:tc>
          <w:tcPr>
            <w:tcW w:w="2035" w:type="dxa"/>
          </w:tcPr>
          <w:p w14:paraId="517BF8B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D47DAB" w14:textId="77777777" w:rsidTr="00AD2F20">
        <w:trPr>
          <w:jc w:val="center"/>
        </w:trPr>
        <w:tc>
          <w:tcPr>
            <w:tcW w:w="5240" w:type="dxa"/>
          </w:tcPr>
          <w:p w14:paraId="6B49FCB9" w14:textId="77777777" w:rsidR="002B6147" w:rsidRPr="008227B8" w:rsidRDefault="002B6147" w:rsidP="002B6147">
            <w:pPr>
              <w:keepLines/>
              <w:spacing w:after="0"/>
              <w:rPr>
                <w:rFonts w:ascii="Arial" w:eastAsia="SimSun" w:hAnsi="Arial" w:cs="Arial"/>
                <w:sz w:val="18"/>
              </w:rPr>
            </w:pPr>
            <w:bookmarkStart w:id="1026" w:name="_MCCTEMPBM_CRPT22660834___7" w:colFirst="0" w:colLast="0"/>
            <w:bookmarkEnd w:id="1025"/>
            <w:r w:rsidRPr="008227B8">
              <w:rPr>
                <w:rFonts w:ascii="Arial" w:eastAsia="SimSun" w:hAnsi="Arial" w:cs="Arial"/>
                <w:sz w:val="18"/>
              </w:rPr>
              <w:t>Mains breakdown without battery back-up</w:t>
            </w:r>
          </w:p>
        </w:tc>
        <w:tc>
          <w:tcPr>
            <w:tcW w:w="2035" w:type="dxa"/>
          </w:tcPr>
          <w:p w14:paraId="107133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1F4ECE" w14:textId="77777777" w:rsidTr="00AD2F20">
        <w:trPr>
          <w:jc w:val="center"/>
        </w:trPr>
        <w:tc>
          <w:tcPr>
            <w:tcW w:w="5240" w:type="dxa"/>
          </w:tcPr>
          <w:p w14:paraId="2FE5FF36" w14:textId="77777777" w:rsidR="002B6147" w:rsidRPr="008227B8" w:rsidRDefault="002B6147" w:rsidP="002B6147">
            <w:pPr>
              <w:keepLines/>
              <w:spacing w:after="0"/>
              <w:rPr>
                <w:rFonts w:ascii="Arial" w:eastAsia="SimSun" w:hAnsi="Arial" w:cs="Arial"/>
                <w:sz w:val="18"/>
              </w:rPr>
            </w:pPr>
            <w:bookmarkStart w:id="1027" w:name="_MCCTEMPBM_CRPT22660835___7" w:colFirst="0" w:colLast="0"/>
            <w:bookmarkEnd w:id="1026"/>
            <w:r w:rsidRPr="008227B8">
              <w:rPr>
                <w:rFonts w:ascii="Arial" w:eastAsia="SimSun" w:hAnsi="Arial" w:cs="Arial"/>
                <w:sz w:val="18"/>
              </w:rPr>
              <w:t>Power supply failure</w:t>
            </w:r>
          </w:p>
        </w:tc>
        <w:tc>
          <w:tcPr>
            <w:tcW w:w="2035" w:type="dxa"/>
          </w:tcPr>
          <w:p w14:paraId="257C784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FA84279" w14:textId="77777777" w:rsidTr="00AD2F20">
        <w:trPr>
          <w:jc w:val="center"/>
        </w:trPr>
        <w:tc>
          <w:tcPr>
            <w:tcW w:w="5240" w:type="dxa"/>
          </w:tcPr>
          <w:p w14:paraId="531EF6D9" w14:textId="77777777" w:rsidR="002B6147" w:rsidRPr="008227B8" w:rsidRDefault="002B6147" w:rsidP="002B6147">
            <w:pPr>
              <w:keepLines/>
              <w:spacing w:after="0"/>
              <w:rPr>
                <w:rFonts w:ascii="Arial" w:eastAsia="SimSun" w:hAnsi="Arial" w:cs="Arial"/>
                <w:sz w:val="18"/>
              </w:rPr>
            </w:pPr>
            <w:bookmarkStart w:id="1028" w:name="_MCCTEMPBM_CRPT22660836___7" w:colFirst="0" w:colLast="0"/>
            <w:bookmarkEnd w:id="1027"/>
            <w:r w:rsidRPr="008227B8">
              <w:rPr>
                <w:rFonts w:ascii="Arial" w:eastAsia="SimSun" w:hAnsi="Arial" w:cs="Arial"/>
                <w:sz w:val="18"/>
              </w:rPr>
              <w:t xml:space="preserve">Receiver antenna fault </w:t>
            </w:r>
          </w:p>
        </w:tc>
        <w:tc>
          <w:tcPr>
            <w:tcW w:w="2035" w:type="dxa"/>
          </w:tcPr>
          <w:p w14:paraId="65F0BD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7727AEB" w14:textId="77777777" w:rsidTr="00AD2F20">
        <w:trPr>
          <w:jc w:val="center"/>
        </w:trPr>
        <w:tc>
          <w:tcPr>
            <w:tcW w:w="5240" w:type="dxa"/>
          </w:tcPr>
          <w:p w14:paraId="550B0C80" w14:textId="77777777" w:rsidR="002B6147" w:rsidRPr="008227B8" w:rsidRDefault="002B6147" w:rsidP="002B6147">
            <w:pPr>
              <w:keepLines/>
              <w:spacing w:after="0"/>
              <w:rPr>
                <w:rFonts w:ascii="Arial" w:eastAsia="SimSun" w:hAnsi="Arial" w:cs="Arial"/>
                <w:sz w:val="18"/>
              </w:rPr>
            </w:pPr>
            <w:bookmarkStart w:id="1029" w:name="_MCCTEMPBM_CRPT22660837___7"/>
            <w:bookmarkEnd w:id="1028"/>
            <w:r w:rsidRPr="008227B8">
              <w:rPr>
                <w:rFonts w:ascii="Arial" w:eastAsia="SimSun" w:hAnsi="Arial" w:cs="Courier New"/>
                <w:sz w:val="18"/>
                <w:szCs w:val="16"/>
                <w:lang w:eastAsia="zh-CN"/>
              </w:rPr>
              <w:t>NOTE 2:</w:t>
            </w:r>
            <w:r w:rsidRPr="008227B8">
              <w:rPr>
                <w:rFonts w:ascii="Arial" w:eastAsia="SimSun" w:hAnsi="Arial" w:cs="Courier New"/>
                <w:sz w:val="18"/>
                <w:szCs w:val="16"/>
                <w:lang w:eastAsia="zh-CN"/>
              </w:rPr>
              <w:tab/>
              <w:t>Values 524 correspond to duplicated probable cause.</w:t>
            </w:r>
            <w:bookmarkEnd w:id="1029"/>
          </w:p>
        </w:tc>
        <w:tc>
          <w:tcPr>
            <w:tcW w:w="2035" w:type="dxa"/>
          </w:tcPr>
          <w:p w14:paraId="23EB5D99" w14:textId="77777777" w:rsidR="002B6147" w:rsidRPr="008227B8" w:rsidRDefault="002B6147" w:rsidP="002B6147">
            <w:pPr>
              <w:keepLines/>
              <w:spacing w:after="0"/>
              <w:rPr>
                <w:rFonts w:ascii="Arial" w:eastAsia="SimSun" w:hAnsi="Arial" w:cs="Arial"/>
                <w:snapToGrid w:val="0"/>
                <w:sz w:val="18"/>
              </w:rPr>
            </w:pPr>
          </w:p>
        </w:tc>
      </w:tr>
      <w:tr w:rsidR="002B6147" w:rsidRPr="008227B8" w14:paraId="32B48384" w14:textId="77777777" w:rsidTr="00AD2F20">
        <w:trPr>
          <w:jc w:val="center"/>
        </w:trPr>
        <w:tc>
          <w:tcPr>
            <w:tcW w:w="5240" w:type="dxa"/>
          </w:tcPr>
          <w:p w14:paraId="1DE25606" w14:textId="77777777" w:rsidR="002B6147" w:rsidRPr="008227B8" w:rsidRDefault="002B6147" w:rsidP="002B6147">
            <w:pPr>
              <w:keepLines/>
              <w:spacing w:after="0"/>
              <w:rPr>
                <w:rFonts w:ascii="Arial" w:eastAsia="SimSun" w:hAnsi="Arial" w:cs="Arial"/>
                <w:sz w:val="18"/>
              </w:rPr>
            </w:pPr>
            <w:bookmarkStart w:id="1030" w:name="_MCCTEMPBM_CRPT22660838___7" w:colFirst="0" w:colLast="0"/>
            <w:r w:rsidRPr="008227B8">
              <w:rPr>
                <w:rFonts w:ascii="Arial" w:eastAsia="SimSun" w:hAnsi="Arial" w:cs="Arial"/>
                <w:sz w:val="18"/>
              </w:rPr>
              <w:t>Receiver multicoupler failure</w:t>
            </w:r>
          </w:p>
        </w:tc>
        <w:tc>
          <w:tcPr>
            <w:tcW w:w="2035" w:type="dxa"/>
          </w:tcPr>
          <w:p w14:paraId="0F0AF70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7337677" w14:textId="77777777" w:rsidTr="00AD2F20">
        <w:trPr>
          <w:jc w:val="center"/>
        </w:trPr>
        <w:tc>
          <w:tcPr>
            <w:tcW w:w="5240" w:type="dxa"/>
          </w:tcPr>
          <w:p w14:paraId="522637F8" w14:textId="77777777" w:rsidR="002B6147" w:rsidRPr="008227B8" w:rsidRDefault="002B6147" w:rsidP="002B6147">
            <w:pPr>
              <w:keepLines/>
              <w:spacing w:after="0"/>
              <w:rPr>
                <w:rFonts w:ascii="Arial" w:eastAsia="SimSun" w:hAnsi="Arial" w:cs="Arial"/>
                <w:sz w:val="18"/>
              </w:rPr>
            </w:pPr>
            <w:bookmarkStart w:id="1031" w:name="_MCCTEMPBM_CRPT22660839___7" w:colFirst="0" w:colLast="0"/>
            <w:bookmarkEnd w:id="1030"/>
            <w:r w:rsidRPr="008227B8">
              <w:rPr>
                <w:rFonts w:ascii="Arial" w:eastAsia="SimSun" w:hAnsi="Arial" w:cs="Arial"/>
                <w:sz w:val="18"/>
              </w:rPr>
              <w:t>Reduced transmitter output power</w:t>
            </w:r>
          </w:p>
        </w:tc>
        <w:tc>
          <w:tcPr>
            <w:tcW w:w="2035" w:type="dxa"/>
          </w:tcPr>
          <w:p w14:paraId="1F3DF6D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508BCF9" w14:textId="77777777" w:rsidTr="00AD2F20">
        <w:trPr>
          <w:jc w:val="center"/>
        </w:trPr>
        <w:tc>
          <w:tcPr>
            <w:tcW w:w="5240" w:type="dxa"/>
          </w:tcPr>
          <w:p w14:paraId="7C547D55" w14:textId="77777777" w:rsidR="002B6147" w:rsidRPr="008227B8" w:rsidRDefault="002B6147" w:rsidP="002B6147">
            <w:pPr>
              <w:keepLines/>
              <w:spacing w:after="0"/>
              <w:rPr>
                <w:rFonts w:ascii="Arial" w:eastAsia="SimSun" w:hAnsi="Arial" w:cs="Arial"/>
                <w:sz w:val="18"/>
              </w:rPr>
            </w:pPr>
            <w:bookmarkStart w:id="1032" w:name="_MCCTEMPBM_CRPT22660840___7" w:colFirst="0" w:colLast="0"/>
            <w:bookmarkEnd w:id="1031"/>
            <w:r w:rsidRPr="008227B8">
              <w:rPr>
                <w:rFonts w:ascii="Arial" w:eastAsia="SimSun" w:hAnsi="Arial" w:cs="Arial"/>
                <w:sz w:val="18"/>
              </w:rPr>
              <w:t>Signal quality evaluation fault</w:t>
            </w:r>
          </w:p>
        </w:tc>
        <w:tc>
          <w:tcPr>
            <w:tcW w:w="2035" w:type="dxa"/>
          </w:tcPr>
          <w:p w14:paraId="5059185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F94E452" w14:textId="77777777" w:rsidTr="00AD2F20">
        <w:trPr>
          <w:jc w:val="center"/>
        </w:trPr>
        <w:tc>
          <w:tcPr>
            <w:tcW w:w="5240" w:type="dxa"/>
          </w:tcPr>
          <w:p w14:paraId="3B46425F" w14:textId="77777777" w:rsidR="002B6147" w:rsidRPr="008227B8" w:rsidRDefault="002B6147" w:rsidP="002B6147">
            <w:pPr>
              <w:keepLines/>
              <w:spacing w:after="0"/>
              <w:rPr>
                <w:rFonts w:ascii="Arial" w:eastAsia="SimSun" w:hAnsi="Arial" w:cs="Arial"/>
                <w:sz w:val="18"/>
              </w:rPr>
            </w:pPr>
            <w:bookmarkStart w:id="1033" w:name="_MCCTEMPBM_CRPT22660841___7" w:colFirst="0" w:colLast="0"/>
            <w:bookmarkEnd w:id="1032"/>
            <w:r w:rsidRPr="008227B8">
              <w:rPr>
                <w:rFonts w:ascii="Arial" w:eastAsia="SimSun" w:hAnsi="Arial" w:cs="Arial"/>
                <w:sz w:val="18"/>
              </w:rPr>
              <w:lastRenderedPageBreak/>
              <w:t>Timeslot hardware failure</w:t>
            </w:r>
          </w:p>
        </w:tc>
        <w:tc>
          <w:tcPr>
            <w:tcW w:w="2035" w:type="dxa"/>
          </w:tcPr>
          <w:p w14:paraId="116D0CE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4C2B34" w14:textId="77777777" w:rsidTr="00AD2F20">
        <w:trPr>
          <w:jc w:val="center"/>
        </w:trPr>
        <w:tc>
          <w:tcPr>
            <w:tcW w:w="5240" w:type="dxa"/>
          </w:tcPr>
          <w:p w14:paraId="2E07CE92" w14:textId="77777777" w:rsidR="002B6147" w:rsidRPr="008227B8" w:rsidRDefault="002B6147" w:rsidP="002B6147">
            <w:pPr>
              <w:keepLines/>
              <w:spacing w:after="0"/>
              <w:rPr>
                <w:rFonts w:ascii="Arial" w:eastAsia="SimSun" w:hAnsi="Arial" w:cs="Arial"/>
                <w:sz w:val="18"/>
              </w:rPr>
            </w:pPr>
            <w:bookmarkStart w:id="1034" w:name="_MCCTEMPBM_CRPT22660842___7" w:colFirst="0" w:colLast="0"/>
            <w:bookmarkEnd w:id="1033"/>
            <w:r w:rsidRPr="008227B8">
              <w:rPr>
                <w:rFonts w:ascii="Arial" w:eastAsia="SimSun" w:hAnsi="Arial" w:cs="Arial"/>
                <w:sz w:val="18"/>
              </w:rPr>
              <w:t>Transceiver problem</w:t>
            </w:r>
          </w:p>
        </w:tc>
        <w:tc>
          <w:tcPr>
            <w:tcW w:w="2035" w:type="dxa"/>
          </w:tcPr>
          <w:p w14:paraId="7C8C740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863A237" w14:textId="77777777" w:rsidTr="00AD2F20">
        <w:trPr>
          <w:jc w:val="center"/>
        </w:trPr>
        <w:tc>
          <w:tcPr>
            <w:tcW w:w="5240" w:type="dxa"/>
          </w:tcPr>
          <w:p w14:paraId="0C222AB5" w14:textId="77777777" w:rsidR="002B6147" w:rsidRPr="008227B8" w:rsidRDefault="002B6147" w:rsidP="002B6147">
            <w:pPr>
              <w:keepLines/>
              <w:spacing w:after="0"/>
              <w:rPr>
                <w:rFonts w:ascii="Arial" w:eastAsia="SimSun" w:hAnsi="Arial" w:cs="Arial"/>
                <w:sz w:val="18"/>
              </w:rPr>
            </w:pPr>
            <w:bookmarkStart w:id="1035" w:name="_MCCTEMPBM_CRPT22660843___7" w:colFirst="0" w:colLast="0"/>
            <w:bookmarkEnd w:id="1034"/>
            <w:r w:rsidRPr="008227B8">
              <w:rPr>
                <w:rFonts w:ascii="Arial" w:eastAsia="SimSun" w:hAnsi="Arial" w:cs="Arial"/>
                <w:sz w:val="18"/>
              </w:rPr>
              <w:t>Transcoder problem</w:t>
            </w:r>
          </w:p>
        </w:tc>
        <w:tc>
          <w:tcPr>
            <w:tcW w:w="2035" w:type="dxa"/>
          </w:tcPr>
          <w:p w14:paraId="15CD19C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186721D" w14:textId="77777777" w:rsidTr="00AD2F20">
        <w:trPr>
          <w:jc w:val="center"/>
        </w:trPr>
        <w:tc>
          <w:tcPr>
            <w:tcW w:w="5240" w:type="dxa"/>
          </w:tcPr>
          <w:p w14:paraId="21530288" w14:textId="77777777" w:rsidR="002B6147" w:rsidRPr="008227B8" w:rsidRDefault="002B6147" w:rsidP="002B6147">
            <w:pPr>
              <w:keepLines/>
              <w:spacing w:after="0"/>
              <w:rPr>
                <w:rFonts w:ascii="Arial" w:eastAsia="SimSun" w:hAnsi="Arial" w:cs="Arial"/>
                <w:sz w:val="18"/>
              </w:rPr>
            </w:pPr>
            <w:bookmarkStart w:id="1036" w:name="_MCCTEMPBM_CRPT22660844___7" w:colFirst="0" w:colLast="0"/>
            <w:bookmarkEnd w:id="1035"/>
            <w:r w:rsidRPr="008227B8">
              <w:rPr>
                <w:rFonts w:ascii="Arial" w:eastAsia="SimSun" w:hAnsi="Arial" w:cs="Arial"/>
                <w:sz w:val="18"/>
              </w:rPr>
              <w:t xml:space="preserve">Transcoder or rate adapter problem </w:t>
            </w:r>
          </w:p>
        </w:tc>
        <w:tc>
          <w:tcPr>
            <w:tcW w:w="2035" w:type="dxa"/>
          </w:tcPr>
          <w:p w14:paraId="0894DA4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CE034A" w14:textId="77777777" w:rsidTr="00AD2F20">
        <w:trPr>
          <w:jc w:val="center"/>
        </w:trPr>
        <w:tc>
          <w:tcPr>
            <w:tcW w:w="5240" w:type="dxa"/>
          </w:tcPr>
          <w:p w14:paraId="2DD4B5B4" w14:textId="77777777" w:rsidR="002B6147" w:rsidRPr="008227B8" w:rsidRDefault="002B6147" w:rsidP="002B6147">
            <w:pPr>
              <w:keepLines/>
              <w:spacing w:after="0"/>
              <w:rPr>
                <w:rFonts w:ascii="Arial" w:eastAsia="SimSun" w:hAnsi="Arial" w:cs="Arial"/>
                <w:sz w:val="18"/>
              </w:rPr>
            </w:pPr>
            <w:bookmarkStart w:id="1037" w:name="_MCCTEMPBM_CRPT22660845___7" w:colFirst="0" w:colLast="0"/>
            <w:bookmarkEnd w:id="1036"/>
            <w:r w:rsidRPr="008227B8">
              <w:rPr>
                <w:rFonts w:ascii="Arial" w:eastAsia="SimSun" w:hAnsi="Arial" w:cs="Arial"/>
                <w:sz w:val="18"/>
              </w:rPr>
              <w:t>Transmitter antenna failure</w:t>
            </w:r>
          </w:p>
        </w:tc>
        <w:tc>
          <w:tcPr>
            <w:tcW w:w="2035" w:type="dxa"/>
          </w:tcPr>
          <w:p w14:paraId="544B74D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E515000" w14:textId="77777777" w:rsidTr="00AD2F20">
        <w:trPr>
          <w:jc w:val="center"/>
        </w:trPr>
        <w:tc>
          <w:tcPr>
            <w:tcW w:w="5240" w:type="dxa"/>
          </w:tcPr>
          <w:p w14:paraId="13612E03" w14:textId="77777777" w:rsidR="002B6147" w:rsidRPr="008227B8" w:rsidRDefault="002B6147" w:rsidP="002B6147">
            <w:pPr>
              <w:keepLines/>
              <w:spacing w:after="0"/>
              <w:rPr>
                <w:rFonts w:ascii="Arial" w:eastAsia="SimSun" w:hAnsi="Arial" w:cs="Arial"/>
                <w:sz w:val="18"/>
              </w:rPr>
            </w:pPr>
            <w:bookmarkStart w:id="1038" w:name="_MCCTEMPBM_CRPT22660846___7" w:colFirst="0" w:colLast="0"/>
            <w:bookmarkEnd w:id="1037"/>
            <w:r w:rsidRPr="008227B8">
              <w:rPr>
                <w:rFonts w:ascii="Arial" w:eastAsia="SimSun" w:hAnsi="Arial" w:cs="Arial"/>
                <w:sz w:val="18"/>
              </w:rPr>
              <w:t>Transmitter antenna not adjusted</w:t>
            </w:r>
          </w:p>
        </w:tc>
        <w:tc>
          <w:tcPr>
            <w:tcW w:w="2035" w:type="dxa"/>
          </w:tcPr>
          <w:p w14:paraId="122EF3F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9FB3334" w14:textId="77777777" w:rsidTr="00AD2F20">
        <w:trPr>
          <w:jc w:val="center"/>
        </w:trPr>
        <w:tc>
          <w:tcPr>
            <w:tcW w:w="5240" w:type="dxa"/>
          </w:tcPr>
          <w:p w14:paraId="0076D59D" w14:textId="77777777" w:rsidR="002B6147" w:rsidRPr="008227B8" w:rsidRDefault="002B6147" w:rsidP="002B6147">
            <w:pPr>
              <w:keepLines/>
              <w:spacing w:after="0"/>
              <w:rPr>
                <w:rFonts w:ascii="Arial" w:eastAsia="SimSun" w:hAnsi="Arial" w:cs="Arial"/>
                <w:sz w:val="18"/>
              </w:rPr>
            </w:pPr>
            <w:bookmarkStart w:id="1039" w:name="_MCCTEMPBM_CRPT22660847___7"/>
            <w:bookmarkEnd w:id="1038"/>
            <w:r w:rsidRPr="008227B8">
              <w:rPr>
                <w:rFonts w:ascii="Arial" w:eastAsia="SimSun" w:hAnsi="Arial" w:cs="Courier New"/>
                <w:sz w:val="18"/>
                <w:szCs w:val="16"/>
                <w:lang w:eastAsia="zh-CN"/>
              </w:rPr>
              <w:t>NOTE 3:</w:t>
            </w:r>
            <w:r w:rsidRPr="008227B8">
              <w:rPr>
                <w:rFonts w:ascii="Arial" w:eastAsia="SimSun" w:hAnsi="Arial" w:cs="Courier New"/>
                <w:sz w:val="18"/>
                <w:szCs w:val="16"/>
                <w:lang w:eastAsia="zh-CN"/>
              </w:rPr>
              <w:tab/>
              <w:t xml:space="preserve"> Values 534 correspond to duplicated probable cause.</w:t>
            </w:r>
            <w:bookmarkEnd w:id="1039"/>
          </w:p>
        </w:tc>
        <w:tc>
          <w:tcPr>
            <w:tcW w:w="2035" w:type="dxa"/>
          </w:tcPr>
          <w:p w14:paraId="69ED91B1" w14:textId="77777777" w:rsidR="002B6147" w:rsidRPr="008227B8" w:rsidRDefault="002B6147" w:rsidP="002B6147">
            <w:pPr>
              <w:keepLines/>
              <w:spacing w:after="0"/>
              <w:rPr>
                <w:rFonts w:ascii="Arial" w:eastAsia="SimSun" w:hAnsi="Arial" w:cs="Arial"/>
                <w:snapToGrid w:val="0"/>
                <w:sz w:val="18"/>
              </w:rPr>
            </w:pPr>
          </w:p>
        </w:tc>
      </w:tr>
      <w:tr w:rsidR="002B6147" w:rsidRPr="008227B8" w14:paraId="32890D95" w14:textId="77777777" w:rsidTr="00AD2F20">
        <w:trPr>
          <w:jc w:val="center"/>
        </w:trPr>
        <w:tc>
          <w:tcPr>
            <w:tcW w:w="5240" w:type="dxa"/>
          </w:tcPr>
          <w:p w14:paraId="14E83985" w14:textId="77777777" w:rsidR="002B6147" w:rsidRPr="008227B8" w:rsidRDefault="002B6147" w:rsidP="002B6147">
            <w:pPr>
              <w:keepLines/>
              <w:spacing w:after="0"/>
              <w:rPr>
                <w:rFonts w:ascii="Arial" w:eastAsia="SimSun" w:hAnsi="Arial" w:cs="Arial"/>
                <w:sz w:val="18"/>
              </w:rPr>
            </w:pPr>
            <w:bookmarkStart w:id="1040" w:name="_MCCTEMPBM_CRPT22660848___7" w:colFirst="0" w:colLast="0"/>
            <w:r w:rsidRPr="008227B8">
              <w:rPr>
                <w:rFonts w:ascii="Arial" w:eastAsia="SimSun" w:hAnsi="Arial" w:cs="Arial"/>
                <w:sz w:val="18"/>
              </w:rPr>
              <w:t>Transmitter low voltage or current</w:t>
            </w:r>
          </w:p>
        </w:tc>
        <w:tc>
          <w:tcPr>
            <w:tcW w:w="2035" w:type="dxa"/>
          </w:tcPr>
          <w:p w14:paraId="2BF35ED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603DBE8" w14:textId="77777777" w:rsidTr="00AD2F20">
        <w:trPr>
          <w:jc w:val="center"/>
        </w:trPr>
        <w:tc>
          <w:tcPr>
            <w:tcW w:w="5240" w:type="dxa"/>
          </w:tcPr>
          <w:p w14:paraId="4EDAD390" w14:textId="77777777" w:rsidR="002B6147" w:rsidRPr="008227B8" w:rsidRDefault="002B6147" w:rsidP="002B6147">
            <w:pPr>
              <w:keepLines/>
              <w:spacing w:after="0"/>
              <w:rPr>
                <w:rFonts w:ascii="Arial" w:eastAsia="SimSun" w:hAnsi="Arial" w:cs="Arial"/>
                <w:sz w:val="18"/>
              </w:rPr>
            </w:pPr>
            <w:bookmarkStart w:id="1041" w:name="_MCCTEMPBM_CRPT22660849___7" w:colFirst="0" w:colLast="0"/>
            <w:bookmarkEnd w:id="1040"/>
            <w:r w:rsidRPr="008227B8">
              <w:rPr>
                <w:rFonts w:ascii="Arial" w:eastAsia="SimSun" w:hAnsi="Arial" w:cs="Arial"/>
                <w:sz w:val="18"/>
              </w:rPr>
              <w:t>Transmitter off frequency</w:t>
            </w:r>
          </w:p>
        </w:tc>
        <w:tc>
          <w:tcPr>
            <w:tcW w:w="2035" w:type="dxa"/>
          </w:tcPr>
          <w:p w14:paraId="3BF30B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BF17B3" w14:textId="77777777" w:rsidTr="00AD2F20">
        <w:trPr>
          <w:jc w:val="center"/>
        </w:trPr>
        <w:tc>
          <w:tcPr>
            <w:tcW w:w="5240" w:type="dxa"/>
          </w:tcPr>
          <w:p w14:paraId="0D1859EE" w14:textId="77777777" w:rsidR="002B6147" w:rsidRPr="008227B8" w:rsidRDefault="002B6147" w:rsidP="002B6147">
            <w:pPr>
              <w:keepLines/>
              <w:spacing w:after="0"/>
              <w:rPr>
                <w:rFonts w:ascii="Arial" w:eastAsia="SimSun" w:hAnsi="Arial" w:cs="Arial"/>
                <w:sz w:val="18"/>
              </w:rPr>
            </w:pPr>
            <w:bookmarkStart w:id="1042" w:name="_MCCTEMPBM_CRPT22660850___7" w:colFirst="0" w:colLast="0"/>
            <w:bookmarkEnd w:id="1041"/>
            <w:r w:rsidRPr="008227B8">
              <w:rPr>
                <w:rFonts w:ascii="Arial" w:eastAsia="SimSun" w:hAnsi="Arial" w:cs="Arial"/>
                <w:sz w:val="18"/>
              </w:rPr>
              <w:t>Database inconsistency</w:t>
            </w:r>
          </w:p>
        </w:tc>
        <w:tc>
          <w:tcPr>
            <w:tcW w:w="2035" w:type="dxa"/>
          </w:tcPr>
          <w:p w14:paraId="7A3EC2AB"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73A01F" w14:textId="77777777" w:rsidTr="00AD2F20">
        <w:trPr>
          <w:jc w:val="center"/>
        </w:trPr>
        <w:tc>
          <w:tcPr>
            <w:tcW w:w="5240" w:type="dxa"/>
          </w:tcPr>
          <w:p w14:paraId="41FD185A" w14:textId="77777777" w:rsidR="002B6147" w:rsidRPr="008227B8" w:rsidRDefault="002B6147" w:rsidP="002B6147">
            <w:pPr>
              <w:keepLines/>
              <w:spacing w:after="0"/>
              <w:rPr>
                <w:rFonts w:ascii="Arial" w:eastAsia="SimSun" w:hAnsi="Arial" w:cs="Arial"/>
                <w:sz w:val="18"/>
              </w:rPr>
            </w:pPr>
            <w:bookmarkStart w:id="1043" w:name="_MCCTEMPBM_CRPT22660851___7" w:colFirst="0" w:colLast="0"/>
            <w:bookmarkEnd w:id="1042"/>
            <w:r w:rsidRPr="008227B8">
              <w:rPr>
                <w:rFonts w:ascii="Arial" w:eastAsia="SimSun" w:hAnsi="Arial" w:cs="Arial"/>
                <w:sz w:val="18"/>
              </w:rPr>
              <w:t>File system call unsuccessful</w:t>
            </w:r>
          </w:p>
        </w:tc>
        <w:tc>
          <w:tcPr>
            <w:tcW w:w="2035" w:type="dxa"/>
          </w:tcPr>
          <w:p w14:paraId="259C04D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528C4F2" w14:textId="77777777" w:rsidTr="00AD2F20">
        <w:trPr>
          <w:jc w:val="center"/>
        </w:trPr>
        <w:tc>
          <w:tcPr>
            <w:tcW w:w="5240" w:type="dxa"/>
          </w:tcPr>
          <w:p w14:paraId="07D2BF8C" w14:textId="77777777" w:rsidR="002B6147" w:rsidRPr="008227B8" w:rsidRDefault="002B6147" w:rsidP="002B6147">
            <w:pPr>
              <w:keepLines/>
              <w:spacing w:after="0"/>
              <w:rPr>
                <w:rFonts w:ascii="Arial" w:eastAsia="SimSun" w:hAnsi="Arial" w:cs="Arial"/>
                <w:sz w:val="18"/>
              </w:rPr>
            </w:pPr>
            <w:bookmarkStart w:id="1044" w:name="_MCCTEMPBM_CRPT22660852___7" w:colFirst="0" w:colLast="0"/>
            <w:bookmarkEnd w:id="1043"/>
            <w:r w:rsidRPr="008227B8">
              <w:rPr>
                <w:rFonts w:ascii="Arial" w:eastAsia="SimSun" w:hAnsi="Arial" w:cs="Arial"/>
                <w:sz w:val="18"/>
              </w:rPr>
              <w:t>Input parameter out of range</w:t>
            </w:r>
          </w:p>
        </w:tc>
        <w:tc>
          <w:tcPr>
            <w:tcW w:w="2035" w:type="dxa"/>
          </w:tcPr>
          <w:p w14:paraId="3B0B221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7AD3828F" w14:textId="77777777" w:rsidTr="00AD2F20">
        <w:trPr>
          <w:jc w:val="center"/>
        </w:trPr>
        <w:tc>
          <w:tcPr>
            <w:tcW w:w="5240" w:type="dxa"/>
          </w:tcPr>
          <w:p w14:paraId="78184EE7" w14:textId="77777777" w:rsidR="002B6147" w:rsidRPr="008227B8" w:rsidRDefault="002B6147" w:rsidP="002B6147">
            <w:pPr>
              <w:keepLines/>
              <w:spacing w:after="0"/>
              <w:rPr>
                <w:rFonts w:ascii="Arial" w:eastAsia="SimSun" w:hAnsi="Arial" w:cs="Arial"/>
                <w:sz w:val="18"/>
              </w:rPr>
            </w:pPr>
            <w:bookmarkStart w:id="1045" w:name="_MCCTEMPBM_CRPT22660853___7" w:colFirst="0" w:colLast="0"/>
            <w:bookmarkEnd w:id="1044"/>
            <w:r w:rsidRPr="008227B8">
              <w:rPr>
                <w:rFonts w:ascii="Arial" w:eastAsia="SimSun" w:hAnsi="Arial" w:cs="Arial"/>
                <w:sz w:val="18"/>
              </w:rPr>
              <w:t>Invalid parameter</w:t>
            </w:r>
          </w:p>
        </w:tc>
        <w:tc>
          <w:tcPr>
            <w:tcW w:w="2035" w:type="dxa"/>
          </w:tcPr>
          <w:p w14:paraId="5797EFB3"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AEF31FA" w14:textId="77777777" w:rsidTr="00AD2F20">
        <w:trPr>
          <w:jc w:val="center"/>
        </w:trPr>
        <w:tc>
          <w:tcPr>
            <w:tcW w:w="5240" w:type="dxa"/>
          </w:tcPr>
          <w:p w14:paraId="1F44B4AB" w14:textId="77777777" w:rsidR="002B6147" w:rsidRPr="008227B8" w:rsidRDefault="002B6147" w:rsidP="002B6147">
            <w:pPr>
              <w:keepLines/>
              <w:spacing w:after="0"/>
              <w:rPr>
                <w:rFonts w:ascii="Arial" w:eastAsia="SimSun" w:hAnsi="Arial" w:cs="Arial"/>
                <w:sz w:val="18"/>
              </w:rPr>
            </w:pPr>
            <w:bookmarkStart w:id="1046" w:name="_MCCTEMPBM_CRPT22660854___7" w:colFirst="0" w:colLast="0"/>
            <w:bookmarkEnd w:id="1045"/>
            <w:r w:rsidRPr="008227B8">
              <w:rPr>
                <w:rFonts w:ascii="Arial" w:eastAsia="SimSun" w:hAnsi="Arial" w:cs="Arial"/>
                <w:sz w:val="18"/>
              </w:rPr>
              <w:t>Invalid pointer</w:t>
            </w:r>
          </w:p>
        </w:tc>
        <w:tc>
          <w:tcPr>
            <w:tcW w:w="2035" w:type="dxa"/>
          </w:tcPr>
          <w:p w14:paraId="29D3BC65"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4E1993A" w14:textId="77777777" w:rsidTr="00AD2F20">
        <w:trPr>
          <w:jc w:val="center"/>
        </w:trPr>
        <w:tc>
          <w:tcPr>
            <w:tcW w:w="5240" w:type="dxa"/>
          </w:tcPr>
          <w:p w14:paraId="055D2202" w14:textId="77777777" w:rsidR="002B6147" w:rsidRPr="008227B8" w:rsidRDefault="002B6147" w:rsidP="002B6147">
            <w:pPr>
              <w:keepLines/>
              <w:spacing w:after="0"/>
              <w:rPr>
                <w:rFonts w:ascii="Arial" w:eastAsia="SimSun" w:hAnsi="Arial" w:cs="Arial"/>
                <w:sz w:val="18"/>
              </w:rPr>
            </w:pPr>
            <w:bookmarkStart w:id="1047" w:name="_MCCTEMPBM_CRPT22660855___7" w:colFirst="0" w:colLast="0"/>
            <w:bookmarkEnd w:id="1046"/>
            <w:r w:rsidRPr="008227B8">
              <w:rPr>
                <w:rFonts w:ascii="Arial" w:eastAsia="SimSun" w:hAnsi="Arial" w:cs="Arial"/>
                <w:sz w:val="18"/>
              </w:rPr>
              <w:t>Message not expected</w:t>
            </w:r>
          </w:p>
        </w:tc>
        <w:tc>
          <w:tcPr>
            <w:tcW w:w="2035" w:type="dxa"/>
          </w:tcPr>
          <w:p w14:paraId="60EE6690"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F61AF09" w14:textId="77777777" w:rsidTr="00AD2F20">
        <w:trPr>
          <w:jc w:val="center"/>
        </w:trPr>
        <w:tc>
          <w:tcPr>
            <w:tcW w:w="5240" w:type="dxa"/>
          </w:tcPr>
          <w:p w14:paraId="4DC003A9" w14:textId="77777777" w:rsidR="002B6147" w:rsidRPr="008227B8" w:rsidRDefault="002B6147" w:rsidP="002B6147">
            <w:pPr>
              <w:keepLines/>
              <w:spacing w:after="0"/>
              <w:rPr>
                <w:rFonts w:ascii="Arial" w:eastAsia="SimSun" w:hAnsi="Arial" w:cs="Arial"/>
                <w:sz w:val="18"/>
              </w:rPr>
            </w:pPr>
            <w:bookmarkStart w:id="1048" w:name="_MCCTEMPBM_CRPT22660856___7" w:colFirst="0" w:colLast="0"/>
            <w:bookmarkEnd w:id="1047"/>
            <w:r w:rsidRPr="008227B8">
              <w:rPr>
                <w:rFonts w:ascii="Arial" w:eastAsia="SimSun" w:hAnsi="Arial" w:cs="Arial"/>
                <w:sz w:val="18"/>
              </w:rPr>
              <w:t>Message not initialized</w:t>
            </w:r>
          </w:p>
        </w:tc>
        <w:tc>
          <w:tcPr>
            <w:tcW w:w="2035" w:type="dxa"/>
          </w:tcPr>
          <w:p w14:paraId="5A595012"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A6E13FC" w14:textId="77777777" w:rsidTr="00AD2F20">
        <w:trPr>
          <w:jc w:val="center"/>
        </w:trPr>
        <w:tc>
          <w:tcPr>
            <w:tcW w:w="5240" w:type="dxa"/>
          </w:tcPr>
          <w:p w14:paraId="5184C6B5" w14:textId="77777777" w:rsidR="002B6147" w:rsidRPr="008227B8" w:rsidRDefault="002B6147" w:rsidP="002B6147">
            <w:pPr>
              <w:keepLines/>
              <w:spacing w:after="0"/>
              <w:rPr>
                <w:rFonts w:ascii="Arial" w:eastAsia="SimSun" w:hAnsi="Arial" w:cs="Arial"/>
                <w:sz w:val="18"/>
              </w:rPr>
            </w:pPr>
            <w:bookmarkStart w:id="1049" w:name="_MCCTEMPBM_CRPT22660857___7" w:colFirst="0" w:colLast="0"/>
            <w:bookmarkEnd w:id="1048"/>
            <w:r w:rsidRPr="008227B8">
              <w:rPr>
                <w:rFonts w:ascii="Arial" w:eastAsia="SimSun" w:hAnsi="Arial" w:cs="Arial"/>
                <w:sz w:val="18"/>
              </w:rPr>
              <w:t>Message out of sequence</w:t>
            </w:r>
          </w:p>
        </w:tc>
        <w:tc>
          <w:tcPr>
            <w:tcW w:w="2035" w:type="dxa"/>
          </w:tcPr>
          <w:p w14:paraId="6DC7F0CE"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4B446E11" w14:textId="77777777" w:rsidTr="00AD2F20">
        <w:trPr>
          <w:jc w:val="center"/>
        </w:trPr>
        <w:tc>
          <w:tcPr>
            <w:tcW w:w="5240" w:type="dxa"/>
          </w:tcPr>
          <w:p w14:paraId="5C017BD8" w14:textId="77777777" w:rsidR="002B6147" w:rsidRPr="008227B8" w:rsidRDefault="002B6147" w:rsidP="002B6147">
            <w:pPr>
              <w:keepLines/>
              <w:spacing w:after="0"/>
              <w:rPr>
                <w:rFonts w:ascii="Arial" w:eastAsia="SimSun" w:hAnsi="Arial" w:cs="Arial"/>
                <w:sz w:val="18"/>
              </w:rPr>
            </w:pPr>
            <w:bookmarkStart w:id="1050" w:name="_MCCTEMPBM_CRPT22660858___7" w:colFirst="0" w:colLast="0"/>
            <w:bookmarkEnd w:id="1049"/>
            <w:r w:rsidRPr="008227B8">
              <w:rPr>
                <w:rFonts w:ascii="Arial" w:eastAsia="SimSun" w:hAnsi="Arial" w:cs="Arial"/>
                <w:sz w:val="18"/>
              </w:rPr>
              <w:t>System call unsuccessful</w:t>
            </w:r>
          </w:p>
        </w:tc>
        <w:tc>
          <w:tcPr>
            <w:tcW w:w="2035" w:type="dxa"/>
          </w:tcPr>
          <w:p w14:paraId="3FF8EA61"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08BC6D54" w14:textId="77777777" w:rsidTr="00AD2F20">
        <w:trPr>
          <w:jc w:val="center"/>
        </w:trPr>
        <w:tc>
          <w:tcPr>
            <w:tcW w:w="5240" w:type="dxa"/>
          </w:tcPr>
          <w:p w14:paraId="1B3F726C" w14:textId="77777777" w:rsidR="002B6147" w:rsidRPr="008227B8" w:rsidRDefault="002B6147" w:rsidP="002B6147">
            <w:pPr>
              <w:keepLines/>
              <w:spacing w:after="0"/>
              <w:rPr>
                <w:rFonts w:ascii="Arial" w:eastAsia="SimSun" w:hAnsi="Arial" w:cs="Arial"/>
                <w:sz w:val="18"/>
              </w:rPr>
            </w:pPr>
            <w:bookmarkStart w:id="1051" w:name="_MCCTEMPBM_CRPT22660859___7" w:colFirst="0" w:colLast="0"/>
            <w:bookmarkEnd w:id="1050"/>
            <w:r w:rsidRPr="008227B8">
              <w:rPr>
                <w:rFonts w:ascii="Arial" w:eastAsia="SimSun" w:hAnsi="Arial" w:cs="Arial"/>
                <w:sz w:val="18"/>
              </w:rPr>
              <w:t>Timeout expired</w:t>
            </w:r>
          </w:p>
        </w:tc>
        <w:tc>
          <w:tcPr>
            <w:tcW w:w="2035" w:type="dxa"/>
          </w:tcPr>
          <w:p w14:paraId="6C155074"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CBF39BC" w14:textId="77777777" w:rsidTr="00AD2F20">
        <w:trPr>
          <w:jc w:val="center"/>
        </w:trPr>
        <w:tc>
          <w:tcPr>
            <w:tcW w:w="5240" w:type="dxa"/>
          </w:tcPr>
          <w:p w14:paraId="3FBAD44E" w14:textId="77777777" w:rsidR="002B6147" w:rsidRPr="008227B8" w:rsidRDefault="002B6147" w:rsidP="002B6147">
            <w:pPr>
              <w:keepLines/>
              <w:spacing w:after="0"/>
              <w:rPr>
                <w:rFonts w:ascii="Arial" w:eastAsia="SimSun" w:hAnsi="Arial" w:cs="Arial"/>
                <w:sz w:val="18"/>
              </w:rPr>
            </w:pPr>
            <w:bookmarkStart w:id="1052" w:name="_MCCTEMPBM_CRPT22660860___7" w:colFirst="0" w:colLast="0"/>
            <w:bookmarkEnd w:id="1051"/>
            <w:r w:rsidRPr="008227B8">
              <w:rPr>
                <w:rFonts w:ascii="Arial" w:eastAsia="SimSun" w:hAnsi="Arial" w:cs="Arial"/>
                <w:sz w:val="18"/>
              </w:rPr>
              <w:t>Variable out of range</w:t>
            </w:r>
          </w:p>
        </w:tc>
        <w:tc>
          <w:tcPr>
            <w:tcW w:w="2035" w:type="dxa"/>
          </w:tcPr>
          <w:p w14:paraId="7D6F954A"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2B1D261" w14:textId="77777777" w:rsidTr="00AD2F20">
        <w:trPr>
          <w:jc w:val="center"/>
        </w:trPr>
        <w:tc>
          <w:tcPr>
            <w:tcW w:w="5240" w:type="dxa"/>
          </w:tcPr>
          <w:p w14:paraId="0F16B2E6" w14:textId="77777777" w:rsidR="002B6147" w:rsidRPr="008227B8" w:rsidRDefault="002B6147" w:rsidP="002B6147">
            <w:pPr>
              <w:keepLines/>
              <w:spacing w:after="0"/>
              <w:rPr>
                <w:rFonts w:ascii="Arial" w:eastAsia="SimSun" w:hAnsi="Arial" w:cs="Arial"/>
                <w:sz w:val="18"/>
              </w:rPr>
            </w:pPr>
            <w:bookmarkStart w:id="1053" w:name="_MCCTEMPBM_CRPT22660861___7" w:colFirst="0" w:colLast="0"/>
            <w:bookmarkEnd w:id="1052"/>
            <w:r w:rsidRPr="008227B8">
              <w:rPr>
                <w:rFonts w:ascii="Arial" w:eastAsia="SimSun" w:hAnsi="Arial" w:cs="Arial"/>
                <w:sz w:val="18"/>
              </w:rPr>
              <w:t>Watch dog timer expired</w:t>
            </w:r>
          </w:p>
        </w:tc>
        <w:tc>
          <w:tcPr>
            <w:tcW w:w="2035" w:type="dxa"/>
          </w:tcPr>
          <w:p w14:paraId="74D9CD9C"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F49296" w14:textId="77777777" w:rsidTr="00AD2F20">
        <w:trPr>
          <w:jc w:val="center"/>
        </w:trPr>
        <w:tc>
          <w:tcPr>
            <w:tcW w:w="5240" w:type="dxa"/>
          </w:tcPr>
          <w:p w14:paraId="5AE0C50E" w14:textId="77777777" w:rsidR="002B6147" w:rsidRPr="008227B8" w:rsidRDefault="002B6147" w:rsidP="002B6147">
            <w:pPr>
              <w:keepLines/>
              <w:spacing w:after="0"/>
              <w:rPr>
                <w:rFonts w:ascii="Arial" w:eastAsia="SimSun" w:hAnsi="Arial" w:cs="Arial"/>
                <w:sz w:val="18"/>
              </w:rPr>
            </w:pPr>
            <w:bookmarkStart w:id="1054" w:name="_MCCTEMPBM_CRPT22660862___7" w:colFirst="0" w:colLast="0"/>
            <w:bookmarkEnd w:id="1053"/>
            <w:r w:rsidRPr="008227B8">
              <w:rPr>
                <w:rFonts w:ascii="Arial" w:eastAsia="SimSun" w:hAnsi="Arial" w:cs="Arial"/>
                <w:sz w:val="18"/>
              </w:rPr>
              <w:t>Cooling system failure</w:t>
            </w:r>
          </w:p>
        </w:tc>
        <w:tc>
          <w:tcPr>
            <w:tcW w:w="2035" w:type="dxa"/>
          </w:tcPr>
          <w:p w14:paraId="7BF4808D"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Environmental</w:t>
            </w:r>
          </w:p>
        </w:tc>
      </w:tr>
      <w:tr w:rsidR="002B6147" w:rsidRPr="008227B8" w14:paraId="242BCC58" w14:textId="77777777" w:rsidTr="00AD2F20">
        <w:trPr>
          <w:jc w:val="center"/>
        </w:trPr>
        <w:tc>
          <w:tcPr>
            <w:tcW w:w="5240" w:type="dxa"/>
          </w:tcPr>
          <w:p w14:paraId="5AA87DF3" w14:textId="77777777" w:rsidR="002B6147" w:rsidRPr="008227B8" w:rsidRDefault="002B6147" w:rsidP="002B6147">
            <w:pPr>
              <w:keepLines/>
              <w:spacing w:after="0"/>
              <w:rPr>
                <w:rFonts w:ascii="Arial" w:eastAsia="SimSun" w:hAnsi="Arial"/>
                <w:sz w:val="18"/>
              </w:rPr>
            </w:pPr>
            <w:bookmarkStart w:id="1055" w:name="_MCCTEMPBM_CRPT22660863___7" w:colFirst="0" w:colLast="0"/>
            <w:bookmarkEnd w:id="1054"/>
            <w:r w:rsidRPr="008227B8">
              <w:rPr>
                <w:rFonts w:ascii="Arial" w:eastAsia="SimSun" w:hAnsi="Arial"/>
                <w:sz w:val="18"/>
              </w:rPr>
              <w:t>External equipment failure</w:t>
            </w:r>
          </w:p>
        </w:tc>
        <w:tc>
          <w:tcPr>
            <w:tcW w:w="2035" w:type="dxa"/>
          </w:tcPr>
          <w:p w14:paraId="0CF4BE0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27AD796" w14:textId="77777777" w:rsidTr="00AD2F20">
        <w:trPr>
          <w:jc w:val="center"/>
        </w:trPr>
        <w:tc>
          <w:tcPr>
            <w:tcW w:w="5240" w:type="dxa"/>
          </w:tcPr>
          <w:p w14:paraId="3F4B1AB8" w14:textId="77777777" w:rsidR="002B6147" w:rsidRPr="008227B8" w:rsidRDefault="002B6147" w:rsidP="002B6147">
            <w:pPr>
              <w:keepLines/>
              <w:spacing w:after="0"/>
              <w:rPr>
                <w:rFonts w:ascii="Arial" w:eastAsia="SimSun" w:hAnsi="Arial"/>
                <w:sz w:val="18"/>
              </w:rPr>
            </w:pPr>
            <w:bookmarkStart w:id="1056" w:name="_MCCTEMPBM_CRPT22660864___7" w:colFirst="0" w:colLast="0"/>
            <w:bookmarkEnd w:id="1055"/>
            <w:r w:rsidRPr="008227B8">
              <w:rPr>
                <w:rFonts w:ascii="Arial" w:eastAsia="SimSun" w:hAnsi="Arial"/>
                <w:sz w:val="18"/>
              </w:rPr>
              <w:t>External power supply failure</w:t>
            </w:r>
          </w:p>
        </w:tc>
        <w:tc>
          <w:tcPr>
            <w:tcW w:w="2035" w:type="dxa"/>
          </w:tcPr>
          <w:p w14:paraId="3F4CDB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C45627F" w14:textId="77777777" w:rsidTr="00AD2F20">
        <w:trPr>
          <w:jc w:val="center"/>
        </w:trPr>
        <w:tc>
          <w:tcPr>
            <w:tcW w:w="5240" w:type="dxa"/>
          </w:tcPr>
          <w:p w14:paraId="3DAD52A2" w14:textId="77777777" w:rsidR="002B6147" w:rsidRPr="008227B8" w:rsidRDefault="002B6147" w:rsidP="002B6147">
            <w:pPr>
              <w:keepLines/>
              <w:spacing w:after="0"/>
              <w:rPr>
                <w:rFonts w:ascii="Arial" w:eastAsia="SimSun" w:hAnsi="Arial"/>
                <w:sz w:val="18"/>
              </w:rPr>
            </w:pPr>
            <w:bookmarkStart w:id="1057" w:name="_MCCTEMPBM_CRPT22660865___7" w:colFirst="0" w:colLast="0"/>
            <w:bookmarkEnd w:id="1056"/>
            <w:r w:rsidRPr="008227B8">
              <w:rPr>
                <w:rFonts w:ascii="Arial" w:eastAsia="SimSun" w:hAnsi="Arial"/>
                <w:sz w:val="18"/>
              </w:rPr>
              <w:t>External transmission device failure</w:t>
            </w:r>
          </w:p>
        </w:tc>
        <w:tc>
          <w:tcPr>
            <w:tcW w:w="2035" w:type="dxa"/>
          </w:tcPr>
          <w:p w14:paraId="3D47F31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bookmarkEnd w:id="1057"/>
      <w:tr w:rsidR="002B6147" w:rsidRPr="008227B8" w14:paraId="38FA87C7" w14:textId="77777777" w:rsidTr="00AD2F20">
        <w:trPr>
          <w:jc w:val="center"/>
        </w:trPr>
        <w:tc>
          <w:tcPr>
            <w:tcW w:w="5240" w:type="dxa"/>
          </w:tcPr>
          <w:p w14:paraId="5CE04AE5" w14:textId="77777777" w:rsidR="002B6147" w:rsidRPr="008227B8" w:rsidRDefault="002B6147" w:rsidP="000815A8">
            <w:pPr>
              <w:pStyle w:val="TAN"/>
              <w:rPr>
                <w:rFonts w:eastAsia="SimSun"/>
              </w:rPr>
            </w:pPr>
            <w:r w:rsidRPr="008227B8">
              <w:rPr>
                <w:rFonts w:eastAsia="SimSun"/>
              </w:rPr>
              <w:t>NOTE 4:</w:t>
            </w:r>
            <w:r w:rsidRPr="008227B8">
              <w:rPr>
                <w:rFonts w:eastAsia="SimSun"/>
              </w:rPr>
              <w:tab/>
              <w:t>Values 553-560 correspond to duplicated probable cause.</w:t>
            </w:r>
          </w:p>
        </w:tc>
        <w:tc>
          <w:tcPr>
            <w:tcW w:w="2035" w:type="dxa"/>
          </w:tcPr>
          <w:p w14:paraId="23A62C34" w14:textId="77777777" w:rsidR="002B6147" w:rsidRPr="008227B8" w:rsidRDefault="002B6147" w:rsidP="002B6147">
            <w:pPr>
              <w:keepLines/>
              <w:spacing w:after="0"/>
              <w:rPr>
                <w:rFonts w:ascii="Arial" w:eastAsia="SimSun" w:hAnsi="Arial"/>
                <w:sz w:val="18"/>
              </w:rPr>
            </w:pPr>
          </w:p>
        </w:tc>
      </w:tr>
      <w:tr w:rsidR="002B6147" w:rsidRPr="008227B8" w14:paraId="348123BB" w14:textId="77777777" w:rsidTr="00AD2F20">
        <w:trPr>
          <w:jc w:val="center"/>
        </w:trPr>
        <w:tc>
          <w:tcPr>
            <w:tcW w:w="5240" w:type="dxa"/>
          </w:tcPr>
          <w:p w14:paraId="7E37C2AB" w14:textId="77777777" w:rsidR="002B6147" w:rsidRPr="008227B8" w:rsidRDefault="002B6147" w:rsidP="002B6147">
            <w:pPr>
              <w:keepLines/>
              <w:spacing w:after="0"/>
              <w:rPr>
                <w:rFonts w:ascii="Arial" w:eastAsia="SimSun" w:hAnsi="Arial"/>
                <w:sz w:val="18"/>
              </w:rPr>
            </w:pPr>
            <w:bookmarkStart w:id="1058" w:name="_MCCTEMPBM_CRPT22660867___7" w:colFirst="0" w:colLast="0"/>
            <w:r w:rsidRPr="008227B8">
              <w:rPr>
                <w:rFonts w:ascii="Arial" w:eastAsia="SimSun" w:hAnsi="Arial"/>
                <w:sz w:val="18"/>
              </w:rPr>
              <w:t>Reduced alarm reporting</w:t>
            </w:r>
          </w:p>
        </w:tc>
        <w:tc>
          <w:tcPr>
            <w:tcW w:w="2035" w:type="dxa"/>
          </w:tcPr>
          <w:p w14:paraId="3C34111C"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0DB713" w14:textId="77777777" w:rsidTr="00AD2F20">
        <w:trPr>
          <w:jc w:val="center"/>
        </w:trPr>
        <w:tc>
          <w:tcPr>
            <w:tcW w:w="5240" w:type="dxa"/>
          </w:tcPr>
          <w:p w14:paraId="59449E7D" w14:textId="77777777" w:rsidR="002B6147" w:rsidRPr="008227B8" w:rsidRDefault="002B6147" w:rsidP="002B6147">
            <w:pPr>
              <w:keepLines/>
              <w:spacing w:after="0"/>
              <w:rPr>
                <w:rFonts w:ascii="Arial" w:eastAsia="SimSun" w:hAnsi="Arial"/>
                <w:sz w:val="18"/>
              </w:rPr>
            </w:pPr>
            <w:bookmarkStart w:id="1059" w:name="_MCCTEMPBM_CRPT22660868___7" w:colFirst="0" w:colLast="0"/>
            <w:bookmarkEnd w:id="1058"/>
            <w:r w:rsidRPr="008227B8">
              <w:rPr>
                <w:rFonts w:ascii="Arial" w:eastAsia="SimSun" w:hAnsi="Arial"/>
                <w:sz w:val="18"/>
              </w:rPr>
              <w:t>Reduced event reporting</w:t>
            </w:r>
          </w:p>
        </w:tc>
        <w:tc>
          <w:tcPr>
            <w:tcW w:w="2035" w:type="dxa"/>
          </w:tcPr>
          <w:p w14:paraId="38810E48"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24DDDAC" w14:textId="77777777" w:rsidTr="00AD2F20">
        <w:trPr>
          <w:jc w:val="center"/>
        </w:trPr>
        <w:tc>
          <w:tcPr>
            <w:tcW w:w="5240" w:type="dxa"/>
          </w:tcPr>
          <w:p w14:paraId="0B35225B" w14:textId="77777777" w:rsidR="002B6147" w:rsidRPr="008227B8" w:rsidRDefault="002B6147" w:rsidP="002B6147">
            <w:pPr>
              <w:keepLines/>
              <w:spacing w:after="0"/>
              <w:rPr>
                <w:rFonts w:ascii="Arial" w:eastAsia="SimSun" w:hAnsi="Arial"/>
                <w:sz w:val="18"/>
              </w:rPr>
            </w:pPr>
            <w:bookmarkStart w:id="1060" w:name="_MCCTEMPBM_CRPT22660869___7" w:colFirst="0" w:colLast="0"/>
            <w:bookmarkEnd w:id="1059"/>
            <w:r w:rsidRPr="008227B8">
              <w:rPr>
                <w:rFonts w:ascii="Arial" w:eastAsia="SimSun" w:hAnsi="Arial"/>
                <w:sz w:val="18"/>
              </w:rPr>
              <w:t>Reduced logging capability</w:t>
            </w:r>
          </w:p>
        </w:tc>
        <w:tc>
          <w:tcPr>
            <w:tcW w:w="2035" w:type="dxa"/>
          </w:tcPr>
          <w:p w14:paraId="1073B75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239B1C20" w14:textId="77777777" w:rsidTr="00AD2F20">
        <w:trPr>
          <w:jc w:val="center"/>
        </w:trPr>
        <w:tc>
          <w:tcPr>
            <w:tcW w:w="5240" w:type="dxa"/>
          </w:tcPr>
          <w:p w14:paraId="403DF17E" w14:textId="77777777" w:rsidR="002B6147" w:rsidRPr="008227B8" w:rsidRDefault="002B6147" w:rsidP="002B6147">
            <w:pPr>
              <w:keepLines/>
              <w:spacing w:after="0"/>
              <w:rPr>
                <w:rFonts w:ascii="Arial" w:eastAsia="SimSun" w:hAnsi="Arial"/>
                <w:sz w:val="18"/>
              </w:rPr>
            </w:pPr>
            <w:bookmarkStart w:id="1061" w:name="_MCCTEMPBM_CRPT22660870___7" w:colFirst="0" w:colLast="0"/>
            <w:bookmarkEnd w:id="1060"/>
            <w:r w:rsidRPr="008227B8">
              <w:rPr>
                <w:rFonts w:ascii="Arial" w:eastAsia="SimSun" w:hAnsi="Arial"/>
                <w:sz w:val="18"/>
              </w:rPr>
              <w:t>System resources overload</w:t>
            </w:r>
          </w:p>
        </w:tc>
        <w:tc>
          <w:tcPr>
            <w:tcW w:w="2035" w:type="dxa"/>
          </w:tcPr>
          <w:p w14:paraId="236638B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FA67A5" w14:textId="77777777" w:rsidTr="00AD2F20">
        <w:trPr>
          <w:jc w:val="center"/>
        </w:trPr>
        <w:tc>
          <w:tcPr>
            <w:tcW w:w="5240" w:type="dxa"/>
          </w:tcPr>
          <w:p w14:paraId="1092C853" w14:textId="77777777" w:rsidR="002B6147" w:rsidRPr="008227B8" w:rsidRDefault="002B6147" w:rsidP="002B6147">
            <w:pPr>
              <w:keepLines/>
              <w:spacing w:after="0"/>
              <w:rPr>
                <w:rFonts w:ascii="Arial" w:eastAsia="SimSun" w:hAnsi="Arial"/>
                <w:sz w:val="18"/>
              </w:rPr>
            </w:pPr>
            <w:bookmarkStart w:id="1062" w:name="_MCCTEMPBM_CRPT22660871___7" w:colFirst="0" w:colLast="0"/>
            <w:bookmarkEnd w:id="1061"/>
            <w:r w:rsidRPr="008227B8">
              <w:rPr>
                <w:rFonts w:ascii="Arial" w:eastAsia="SimSun" w:hAnsi="Arial"/>
                <w:sz w:val="18"/>
              </w:rPr>
              <w:t>Broadcast channel failure</w:t>
            </w:r>
          </w:p>
        </w:tc>
        <w:tc>
          <w:tcPr>
            <w:tcW w:w="2035" w:type="dxa"/>
          </w:tcPr>
          <w:p w14:paraId="6A1BE3A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1C416197" w14:textId="77777777" w:rsidTr="00AD2F20">
        <w:trPr>
          <w:jc w:val="center"/>
        </w:trPr>
        <w:tc>
          <w:tcPr>
            <w:tcW w:w="5240" w:type="dxa"/>
          </w:tcPr>
          <w:p w14:paraId="03671231" w14:textId="77777777" w:rsidR="002B6147" w:rsidRPr="008227B8" w:rsidRDefault="002B6147" w:rsidP="002B6147">
            <w:pPr>
              <w:keepLines/>
              <w:spacing w:after="0"/>
              <w:rPr>
                <w:rFonts w:ascii="Arial" w:eastAsia="SimSun" w:hAnsi="Arial"/>
                <w:sz w:val="18"/>
              </w:rPr>
            </w:pPr>
            <w:bookmarkStart w:id="1063" w:name="_MCCTEMPBM_CRPT22660872___7" w:colFirst="0" w:colLast="0"/>
            <w:bookmarkEnd w:id="1062"/>
            <w:r w:rsidRPr="008227B8">
              <w:rPr>
                <w:rFonts w:ascii="Arial" w:eastAsia="SimSun" w:hAnsi="Arial"/>
                <w:sz w:val="18"/>
              </w:rPr>
              <w:t>Connection establishment error</w:t>
            </w:r>
          </w:p>
        </w:tc>
        <w:tc>
          <w:tcPr>
            <w:tcW w:w="2035" w:type="dxa"/>
          </w:tcPr>
          <w:p w14:paraId="24318ED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5A3664EE" w14:textId="77777777" w:rsidTr="00AD2F20">
        <w:trPr>
          <w:jc w:val="center"/>
        </w:trPr>
        <w:tc>
          <w:tcPr>
            <w:tcW w:w="5240" w:type="dxa"/>
          </w:tcPr>
          <w:p w14:paraId="13499A07" w14:textId="77777777" w:rsidR="002B6147" w:rsidRPr="008227B8" w:rsidRDefault="002B6147" w:rsidP="002B6147">
            <w:pPr>
              <w:keepLines/>
              <w:spacing w:after="0"/>
              <w:rPr>
                <w:rFonts w:ascii="Arial" w:eastAsia="SimSun" w:hAnsi="Arial"/>
                <w:sz w:val="18"/>
              </w:rPr>
            </w:pPr>
            <w:bookmarkStart w:id="1064" w:name="_MCCTEMPBM_CRPT22660873___7" w:colFirst="0" w:colLast="0"/>
            <w:bookmarkEnd w:id="1063"/>
            <w:r w:rsidRPr="008227B8">
              <w:rPr>
                <w:rFonts w:ascii="Arial" w:eastAsia="SimSun" w:hAnsi="Arial"/>
                <w:sz w:val="18"/>
              </w:rPr>
              <w:t>Invalid message received</w:t>
            </w:r>
          </w:p>
        </w:tc>
        <w:tc>
          <w:tcPr>
            <w:tcW w:w="2035" w:type="dxa"/>
          </w:tcPr>
          <w:p w14:paraId="09A6AC8D"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A4E3DEA" w14:textId="77777777" w:rsidTr="00AD2F20">
        <w:trPr>
          <w:jc w:val="center"/>
        </w:trPr>
        <w:tc>
          <w:tcPr>
            <w:tcW w:w="5240" w:type="dxa"/>
          </w:tcPr>
          <w:p w14:paraId="73CAD1C7" w14:textId="77777777" w:rsidR="002B6147" w:rsidRPr="008227B8" w:rsidRDefault="002B6147" w:rsidP="002B6147">
            <w:pPr>
              <w:keepLines/>
              <w:spacing w:after="0"/>
              <w:rPr>
                <w:rFonts w:ascii="Arial" w:eastAsia="SimSun" w:hAnsi="Arial"/>
                <w:sz w:val="18"/>
              </w:rPr>
            </w:pPr>
            <w:bookmarkStart w:id="1065" w:name="_MCCTEMPBM_CRPT22660874___7" w:colFirst="0" w:colLast="0"/>
            <w:bookmarkEnd w:id="1064"/>
            <w:r w:rsidRPr="008227B8">
              <w:rPr>
                <w:rFonts w:ascii="Arial" w:eastAsia="SimSun" w:hAnsi="Arial"/>
                <w:sz w:val="18"/>
              </w:rPr>
              <w:t>Invalid MSU received</w:t>
            </w:r>
          </w:p>
        </w:tc>
        <w:tc>
          <w:tcPr>
            <w:tcW w:w="2035" w:type="dxa"/>
          </w:tcPr>
          <w:p w14:paraId="46DEBEE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0E053A3" w14:textId="77777777" w:rsidTr="00AD2F20">
        <w:trPr>
          <w:jc w:val="center"/>
        </w:trPr>
        <w:tc>
          <w:tcPr>
            <w:tcW w:w="5240" w:type="dxa"/>
          </w:tcPr>
          <w:p w14:paraId="56AA3B55" w14:textId="77777777" w:rsidR="002B6147" w:rsidRPr="008227B8" w:rsidRDefault="002B6147" w:rsidP="002B6147">
            <w:pPr>
              <w:keepLines/>
              <w:spacing w:after="0"/>
              <w:rPr>
                <w:rFonts w:ascii="Arial" w:eastAsia="SimSun" w:hAnsi="Arial"/>
                <w:sz w:val="18"/>
              </w:rPr>
            </w:pPr>
            <w:bookmarkStart w:id="1066" w:name="_MCCTEMPBM_CRPT22660875___7" w:colFirst="0" w:colLast="0"/>
            <w:bookmarkEnd w:id="1065"/>
            <w:r w:rsidRPr="008227B8">
              <w:rPr>
                <w:rFonts w:ascii="Arial" w:eastAsia="SimSun" w:hAnsi="Arial"/>
                <w:sz w:val="18"/>
              </w:rPr>
              <w:t>LAPD link protocol failure</w:t>
            </w:r>
          </w:p>
        </w:tc>
        <w:tc>
          <w:tcPr>
            <w:tcW w:w="2035" w:type="dxa"/>
          </w:tcPr>
          <w:p w14:paraId="5BB31959"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2065780F" w14:textId="77777777" w:rsidTr="00AD2F20">
        <w:trPr>
          <w:jc w:val="center"/>
        </w:trPr>
        <w:tc>
          <w:tcPr>
            <w:tcW w:w="5240" w:type="dxa"/>
          </w:tcPr>
          <w:p w14:paraId="38F541B2" w14:textId="77777777" w:rsidR="002B6147" w:rsidRPr="008227B8" w:rsidRDefault="002B6147" w:rsidP="002B6147">
            <w:pPr>
              <w:keepLines/>
              <w:spacing w:after="0"/>
              <w:rPr>
                <w:rFonts w:ascii="Arial" w:eastAsia="SimSun" w:hAnsi="Arial"/>
                <w:sz w:val="18"/>
              </w:rPr>
            </w:pPr>
            <w:bookmarkStart w:id="1067" w:name="_MCCTEMPBM_CRPT22660876___7" w:colFirst="0" w:colLast="0"/>
            <w:bookmarkEnd w:id="1066"/>
            <w:r w:rsidRPr="008227B8">
              <w:rPr>
                <w:rFonts w:ascii="Arial" w:eastAsia="SimSun" w:hAnsi="Arial"/>
                <w:sz w:val="18"/>
              </w:rPr>
              <w:t>Local alarm indication</w:t>
            </w:r>
          </w:p>
        </w:tc>
        <w:tc>
          <w:tcPr>
            <w:tcW w:w="2035" w:type="dxa"/>
          </w:tcPr>
          <w:p w14:paraId="33E62D52"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3D0A5660" w14:textId="77777777" w:rsidTr="00AD2F20">
        <w:trPr>
          <w:jc w:val="center"/>
        </w:trPr>
        <w:tc>
          <w:tcPr>
            <w:tcW w:w="5240" w:type="dxa"/>
          </w:tcPr>
          <w:p w14:paraId="6FBBA60C" w14:textId="77777777" w:rsidR="002B6147" w:rsidRPr="008227B8" w:rsidRDefault="002B6147" w:rsidP="002B6147">
            <w:pPr>
              <w:keepLines/>
              <w:spacing w:after="0"/>
              <w:rPr>
                <w:rFonts w:ascii="Arial" w:eastAsia="SimSun" w:hAnsi="Arial"/>
                <w:sz w:val="18"/>
              </w:rPr>
            </w:pPr>
            <w:bookmarkStart w:id="1068" w:name="_MCCTEMPBM_CRPT22660877___7" w:colFirst="0" w:colLast="0"/>
            <w:bookmarkEnd w:id="1067"/>
            <w:r w:rsidRPr="008227B8">
              <w:rPr>
                <w:rFonts w:ascii="Arial" w:eastAsia="SimSun" w:hAnsi="Arial"/>
                <w:sz w:val="18"/>
              </w:rPr>
              <w:t>Remote alarm indication</w:t>
            </w:r>
          </w:p>
        </w:tc>
        <w:tc>
          <w:tcPr>
            <w:tcW w:w="2035" w:type="dxa"/>
          </w:tcPr>
          <w:p w14:paraId="0CDE08F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2B23A8D" w14:textId="77777777" w:rsidTr="00AD2F20">
        <w:trPr>
          <w:jc w:val="center"/>
        </w:trPr>
        <w:tc>
          <w:tcPr>
            <w:tcW w:w="5240" w:type="dxa"/>
          </w:tcPr>
          <w:p w14:paraId="50A083A1" w14:textId="77777777" w:rsidR="002B6147" w:rsidRPr="008227B8" w:rsidRDefault="002B6147" w:rsidP="002B6147">
            <w:pPr>
              <w:keepLines/>
              <w:spacing w:after="0"/>
              <w:rPr>
                <w:rFonts w:ascii="Arial" w:eastAsia="SimSun" w:hAnsi="Arial"/>
                <w:sz w:val="18"/>
              </w:rPr>
            </w:pPr>
            <w:bookmarkStart w:id="1069" w:name="_MCCTEMPBM_CRPT22660878___7" w:colFirst="0" w:colLast="0"/>
            <w:bookmarkEnd w:id="1068"/>
            <w:r w:rsidRPr="008227B8">
              <w:rPr>
                <w:rFonts w:ascii="Arial" w:eastAsia="SimSun" w:hAnsi="Arial"/>
                <w:sz w:val="18"/>
              </w:rPr>
              <w:t>Routing failure</w:t>
            </w:r>
          </w:p>
        </w:tc>
        <w:tc>
          <w:tcPr>
            <w:tcW w:w="2035" w:type="dxa"/>
          </w:tcPr>
          <w:p w14:paraId="38E6A0C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2F72548" w14:textId="77777777" w:rsidTr="00AD2F20">
        <w:trPr>
          <w:jc w:val="center"/>
        </w:trPr>
        <w:tc>
          <w:tcPr>
            <w:tcW w:w="5240" w:type="dxa"/>
          </w:tcPr>
          <w:p w14:paraId="0A7CE14F" w14:textId="77777777" w:rsidR="002B6147" w:rsidRPr="008227B8" w:rsidRDefault="002B6147" w:rsidP="002B6147">
            <w:pPr>
              <w:keepLines/>
              <w:spacing w:after="0"/>
              <w:rPr>
                <w:rFonts w:ascii="Arial" w:eastAsia="SimSun" w:hAnsi="Arial"/>
                <w:sz w:val="18"/>
              </w:rPr>
            </w:pPr>
            <w:bookmarkStart w:id="1070" w:name="_MCCTEMPBM_CRPT22660879___7" w:colFirst="0" w:colLast="0"/>
            <w:bookmarkEnd w:id="1069"/>
            <w:r w:rsidRPr="008227B8">
              <w:rPr>
                <w:rFonts w:ascii="Arial" w:eastAsia="SimSun" w:hAnsi="Arial"/>
                <w:sz w:val="18"/>
              </w:rPr>
              <w:t>SS7 protocol failure</w:t>
            </w:r>
          </w:p>
        </w:tc>
        <w:tc>
          <w:tcPr>
            <w:tcW w:w="2035" w:type="dxa"/>
          </w:tcPr>
          <w:p w14:paraId="73DC3C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79D3BC1" w14:textId="77777777" w:rsidTr="00AD2F20">
        <w:trPr>
          <w:jc w:val="center"/>
        </w:trPr>
        <w:tc>
          <w:tcPr>
            <w:tcW w:w="5240" w:type="dxa"/>
          </w:tcPr>
          <w:p w14:paraId="3E5E22EF" w14:textId="77777777" w:rsidR="002B6147" w:rsidRPr="008227B8" w:rsidRDefault="002B6147" w:rsidP="002B6147">
            <w:pPr>
              <w:keepLines/>
              <w:spacing w:after="0"/>
              <w:rPr>
                <w:rFonts w:ascii="Arial" w:eastAsia="SimSun" w:hAnsi="Arial"/>
                <w:sz w:val="18"/>
              </w:rPr>
            </w:pPr>
            <w:bookmarkStart w:id="1071" w:name="_MCCTEMPBM_CRPT22660880___7" w:colFirst="0" w:colLast="0"/>
            <w:bookmarkEnd w:id="1070"/>
            <w:r w:rsidRPr="008227B8">
              <w:rPr>
                <w:rFonts w:ascii="Arial" w:eastAsia="SimSun" w:hAnsi="Arial"/>
                <w:sz w:val="18"/>
              </w:rPr>
              <w:t>Transmission error</w:t>
            </w:r>
          </w:p>
        </w:tc>
        <w:tc>
          <w:tcPr>
            <w:tcW w:w="2035" w:type="dxa"/>
          </w:tcPr>
          <w:p w14:paraId="3C6EF441"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bookmarkEnd w:id="1071"/>
      <w:tr w:rsidR="002B6147" w:rsidRPr="008227B8" w14:paraId="507F45AD" w14:textId="77777777" w:rsidTr="00AD2F20">
        <w:trPr>
          <w:jc w:val="center"/>
        </w:trPr>
        <w:tc>
          <w:tcPr>
            <w:tcW w:w="5240" w:type="dxa"/>
          </w:tcPr>
          <w:p w14:paraId="360A224C" w14:textId="77777777" w:rsidR="002B6147" w:rsidRPr="008227B8" w:rsidRDefault="002B6147" w:rsidP="000815A8">
            <w:pPr>
              <w:pStyle w:val="TAN"/>
              <w:rPr>
                <w:rFonts w:eastAsia="SimSun"/>
              </w:rPr>
            </w:pPr>
            <w:r w:rsidRPr="008227B8">
              <w:rPr>
                <w:rFonts w:eastAsia="SimSun"/>
              </w:rPr>
              <w:lastRenderedPageBreak/>
              <w:t>NOTE 5:</w:t>
            </w:r>
            <w:r w:rsidRPr="008227B8">
              <w:rPr>
                <w:rFonts w:eastAsia="SimSun"/>
              </w:rPr>
              <w:tab/>
              <w:t xml:space="preserve"> Values 575 correspond to duplicated probable cause.</w:t>
            </w:r>
          </w:p>
        </w:tc>
        <w:tc>
          <w:tcPr>
            <w:tcW w:w="2035" w:type="dxa"/>
          </w:tcPr>
          <w:p w14:paraId="3DD28684" w14:textId="77777777" w:rsidR="002B6147" w:rsidRPr="008227B8" w:rsidRDefault="002B6147" w:rsidP="002B6147">
            <w:pPr>
              <w:keepLines/>
              <w:spacing w:after="0"/>
              <w:rPr>
                <w:rFonts w:ascii="Arial" w:eastAsia="SimSun" w:hAnsi="Arial"/>
                <w:sz w:val="18"/>
              </w:rPr>
            </w:pPr>
          </w:p>
        </w:tc>
      </w:tr>
      <w:tr w:rsidR="002B6147" w:rsidRPr="008227B8" w14:paraId="6A131730" w14:textId="77777777" w:rsidTr="00AD2F20">
        <w:trPr>
          <w:jc w:val="center"/>
        </w:trPr>
        <w:tc>
          <w:tcPr>
            <w:tcW w:w="5240" w:type="dxa"/>
          </w:tcPr>
          <w:p w14:paraId="3DA0E1E1" w14:textId="77777777" w:rsidR="002B6147" w:rsidRPr="008227B8" w:rsidRDefault="002B6147" w:rsidP="000815A8">
            <w:pPr>
              <w:pStyle w:val="TAN"/>
              <w:rPr>
                <w:rFonts w:eastAsia="SimSun"/>
              </w:rPr>
            </w:pPr>
            <w:r w:rsidRPr="008227B8">
              <w:rPr>
                <w:rFonts w:eastAsia="SimSun"/>
              </w:rPr>
              <w:t>NOTE 6:</w:t>
            </w:r>
            <w:r w:rsidRPr="008227B8">
              <w:rPr>
                <w:rFonts w:eastAsia="SimSun"/>
              </w:rPr>
              <w:tab/>
              <w:t xml:space="preserve"> Values 576-700 are reserved for ETSI potential future extensions.</w:t>
            </w:r>
          </w:p>
        </w:tc>
        <w:tc>
          <w:tcPr>
            <w:tcW w:w="2035" w:type="dxa"/>
          </w:tcPr>
          <w:p w14:paraId="60063B05" w14:textId="77777777" w:rsidR="002B6147" w:rsidRPr="008227B8" w:rsidRDefault="002B6147" w:rsidP="002B6147">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72" w:name="_MCCTEMPBM_CRPT22660883___4"/>
    </w:p>
    <w:p w14:paraId="796D8D9C" w14:textId="57104B65"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w:t>
      </w:r>
      <w:commentRangeStart w:id="1073"/>
      <w:r w:rsidRPr="008227B8">
        <w:rPr>
          <w:rFonts w:eastAsia="SimSun"/>
          <w:lang w:eastAsia="zh-CN"/>
        </w:rPr>
        <w:t xml:space="preserve"> M3100 X.736</w:t>
      </w:r>
      <w:r w:rsidR="00184F9F">
        <w:rPr>
          <w:rFonts w:eastAsia="SimSun"/>
          <w:lang w:eastAsia="zh-CN"/>
        </w:rPr>
        <w:t xml:space="preserve"> </w:t>
      </w:r>
      <w:r w:rsidRPr="008227B8">
        <w:rPr>
          <w:rFonts w:eastAsia="SimSun"/>
          <w:lang w:eastAsia="zh-CN"/>
        </w:rPr>
        <w:t>[13]</w:t>
      </w:r>
      <w:commentRangeEnd w:id="1073"/>
      <w:r w:rsidR="00184F9F">
        <w:rPr>
          <w:rStyle w:val="CommentReference"/>
          <w:rFonts w:ascii="Times New Roman" w:hAnsi="Times New Roman"/>
          <w:b w:val="0"/>
        </w:rPr>
        <w:commentReference w:id="1073"/>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8"/>
        <w:gridCol w:w="2127"/>
      </w:tblGrid>
      <w:tr w:rsidR="002B6147" w:rsidRPr="008227B8" w14:paraId="11400D63" w14:textId="77777777" w:rsidTr="008227B8">
        <w:trPr>
          <w:tblHeader/>
          <w:jc w:val="center"/>
        </w:trPr>
        <w:tc>
          <w:tcPr>
            <w:tcW w:w="5098" w:type="dxa"/>
            <w:shd w:val="clear" w:color="auto" w:fill="D9D9D9"/>
          </w:tcPr>
          <w:p w14:paraId="7ADE9F91" w14:textId="2DEBCCEC"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sidR="008227B8">
              <w:rPr>
                <w:rFonts w:ascii="Arial" w:eastAsia="SimSun" w:hAnsi="Arial"/>
                <w:b/>
                <w:snapToGrid w:val="0"/>
                <w:sz w:val="18"/>
              </w:rPr>
              <w:t xml:space="preserve"> </w:t>
            </w:r>
            <w:r w:rsidRPr="008227B8">
              <w:rPr>
                <w:rFonts w:ascii="Arial" w:eastAsia="SimSun" w:hAnsi="Arial"/>
                <w:b/>
                <w:snapToGrid w:val="0"/>
                <w:sz w:val="18"/>
              </w:rPr>
              <w:t>Systems</w:t>
            </w:r>
            <w:r w:rsidR="008227B8">
              <w:rPr>
                <w:rFonts w:ascii="Arial" w:eastAsia="SimSun" w:hAnsi="Arial"/>
                <w:b/>
                <w:snapToGrid w:val="0"/>
                <w:sz w:val="18"/>
              </w:rPr>
              <w:t xml:space="preserve"> </w:t>
            </w:r>
            <w:r w:rsidRPr="008227B8">
              <w:rPr>
                <w:rFonts w:ascii="Arial" w:eastAsia="SimSun" w:hAnsi="Arial"/>
                <w:b/>
                <w:snapToGrid w:val="0"/>
                <w:sz w:val="18"/>
              </w:rPr>
              <w:t>(string)</w:t>
            </w:r>
          </w:p>
        </w:tc>
        <w:tc>
          <w:tcPr>
            <w:tcW w:w="2127" w:type="dxa"/>
            <w:shd w:val="clear" w:color="auto" w:fill="D9D9D9"/>
          </w:tcPr>
          <w:p w14:paraId="499C6E4B" w14:textId="7C28593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sidR="008227B8">
              <w:rPr>
                <w:rFonts w:ascii="Arial" w:eastAsia="SimSun" w:hAnsi="Arial"/>
                <w:b/>
                <w:snapToGrid w:val="0"/>
                <w:sz w:val="18"/>
              </w:rPr>
              <w:t xml:space="preserve"> </w:t>
            </w:r>
            <w:r w:rsidRPr="008227B8">
              <w:rPr>
                <w:rFonts w:ascii="Arial" w:eastAsia="SimSun" w:hAnsi="Arial"/>
                <w:b/>
                <w:snapToGrid w:val="0"/>
                <w:sz w:val="18"/>
              </w:rPr>
              <w:t>Type</w:t>
            </w:r>
          </w:p>
        </w:tc>
      </w:tr>
      <w:tr w:rsidR="002B6147" w:rsidRPr="008227B8" w14:paraId="14F9EDD8" w14:textId="77777777" w:rsidTr="008227B8">
        <w:trPr>
          <w:jc w:val="center"/>
        </w:trPr>
        <w:tc>
          <w:tcPr>
            <w:tcW w:w="5098" w:type="dxa"/>
          </w:tcPr>
          <w:p w14:paraId="614E5625" w14:textId="7238F5EA" w:rsidR="002B6147" w:rsidRPr="008227B8" w:rsidRDefault="002B6147" w:rsidP="002B6147">
            <w:pPr>
              <w:keepNext/>
              <w:keepLines/>
              <w:spacing w:after="0"/>
              <w:rPr>
                <w:rFonts w:ascii="Arial" w:eastAsia="SimSun" w:hAnsi="Arial" w:cs="Arial"/>
                <w:sz w:val="18"/>
              </w:rPr>
            </w:pPr>
            <w:bookmarkStart w:id="1074" w:name="_MCCTEMPBM_CRPT22660884___7" w:colFirst="0" w:colLast="0"/>
            <w:bookmarkEnd w:id="1072"/>
            <w:r w:rsidRPr="008227B8">
              <w:rPr>
                <w:rFonts w:ascii="Arial" w:eastAsia="SimSun" w:hAnsi="Arial" w:cs="Arial"/>
                <w:sz w:val="18"/>
              </w:rPr>
              <w:t>Authentication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154BB8B6" w14:textId="7FDF4FE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6773004" w14:textId="77777777" w:rsidTr="008227B8">
        <w:trPr>
          <w:jc w:val="center"/>
        </w:trPr>
        <w:tc>
          <w:tcPr>
            <w:tcW w:w="5098" w:type="dxa"/>
          </w:tcPr>
          <w:p w14:paraId="53263522" w14:textId="05C45CFC" w:rsidR="002B6147" w:rsidRPr="008227B8" w:rsidRDefault="002B6147" w:rsidP="002B6147">
            <w:pPr>
              <w:keepNext/>
              <w:keepLines/>
              <w:spacing w:after="0"/>
              <w:rPr>
                <w:rFonts w:ascii="Arial" w:eastAsia="SimSun" w:hAnsi="Arial" w:cs="Arial"/>
                <w:sz w:val="18"/>
              </w:rPr>
            </w:pPr>
            <w:bookmarkStart w:id="1075" w:name="_MCCTEMPBM_CRPT22660885___7" w:colFirst="0" w:colLast="0"/>
            <w:bookmarkEnd w:id="1074"/>
            <w:r w:rsidRPr="008227B8">
              <w:rPr>
                <w:rFonts w:ascii="Arial" w:eastAsia="SimSun" w:hAnsi="Arial" w:cs="Arial"/>
                <w:sz w:val="18"/>
              </w:rPr>
              <w:t>Breach</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Confidentiality</w:t>
            </w:r>
          </w:p>
        </w:tc>
        <w:tc>
          <w:tcPr>
            <w:tcW w:w="2127" w:type="dxa"/>
          </w:tcPr>
          <w:p w14:paraId="7BD145FF" w14:textId="1993B15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6516435" w14:textId="77777777" w:rsidTr="008227B8">
        <w:trPr>
          <w:jc w:val="center"/>
        </w:trPr>
        <w:tc>
          <w:tcPr>
            <w:tcW w:w="5098" w:type="dxa"/>
          </w:tcPr>
          <w:p w14:paraId="4579BDFA" w14:textId="131808DB" w:rsidR="002B6147" w:rsidRPr="008227B8" w:rsidRDefault="002B6147" w:rsidP="002B6147">
            <w:pPr>
              <w:keepNext/>
              <w:keepLines/>
              <w:spacing w:after="0"/>
              <w:rPr>
                <w:rFonts w:ascii="Arial" w:eastAsia="SimSun" w:hAnsi="Arial" w:cs="Arial"/>
                <w:sz w:val="18"/>
              </w:rPr>
            </w:pPr>
            <w:bookmarkStart w:id="1076" w:name="_MCCTEMPBM_CRPT22660886___7" w:colFirst="0" w:colLast="0"/>
            <w:bookmarkEnd w:id="1075"/>
            <w:r w:rsidRPr="008227B8">
              <w:rPr>
                <w:rFonts w:ascii="Arial" w:eastAsia="SimSun" w:hAnsi="Arial" w:cs="Arial"/>
                <w:sz w:val="18"/>
              </w:rPr>
              <w:t>Cable</w:t>
            </w:r>
            <w:r w:rsidR="008227B8">
              <w:rPr>
                <w:rFonts w:ascii="Arial" w:eastAsia="SimSun" w:hAnsi="Arial" w:cs="Arial"/>
                <w:sz w:val="18"/>
              </w:rPr>
              <w:t xml:space="preserve"> </w:t>
            </w:r>
            <w:r w:rsidRPr="008227B8">
              <w:rPr>
                <w:rFonts w:ascii="Arial" w:eastAsia="SimSun" w:hAnsi="Arial" w:cs="Arial"/>
                <w:sz w:val="18"/>
              </w:rPr>
              <w:t>Tamper</w:t>
            </w:r>
          </w:p>
        </w:tc>
        <w:tc>
          <w:tcPr>
            <w:tcW w:w="2127" w:type="dxa"/>
          </w:tcPr>
          <w:p w14:paraId="6A7A0652" w14:textId="6FC867B0"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32A4E07" w14:textId="77777777" w:rsidTr="008227B8">
        <w:trPr>
          <w:jc w:val="center"/>
        </w:trPr>
        <w:tc>
          <w:tcPr>
            <w:tcW w:w="5098" w:type="dxa"/>
          </w:tcPr>
          <w:p w14:paraId="5B7E3F16" w14:textId="629C4EE5" w:rsidR="002B6147" w:rsidRPr="008227B8" w:rsidRDefault="002B6147" w:rsidP="002B6147">
            <w:pPr>
              <w:keepNext/>
              <w:keepLines/>
              <w:spacing w:after="0"/>
              <w:rPr>
                <w:rFonts w:ascii="Arial" w:eastAsia="SimSun" w:hAnsi="Arial" w:cs="Arial"/>
                <w:sz w:val="18"/>
              </w:rPr>
            </w:pPr>
            <w:bookmarkStart w:id="1077" w:name="_MCCTEMPBM_CRPT22660887___7" w:colFirst="0" w:colLast="0"/>
            <w:bookmarkEnd w:id="1076"/>
            <w:r w:rsidRPr="008227B8">
              <w:rPr>
                <w:rFonts w:ascii="Arial" w:eastAsia="SimSun" w:hAnsi="Arial" w:cs="Arial"/>
                <w:sz w:val="18"/>
              </w:rPr>
              <w:t>Delayed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1547162C" w14:textId="299C9F94"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CD5F746" w14:textId="77777777" w:rsidTr="008227B8">
        <w:trPr>
          <w:jc w:val="center"/>
        </w:trPr>
        <w:tc>
          <w:tcPr>
            <w:tcW w:w="5098" w:type="dxa"/>
          </w:tcPr>
          <w:p w14:paraId="69005DA6" w14:textId="72A9C415" w:rsidR="002B6147" w:rsidRPr="008227B8" w:rsidRDefault="002B6147" w:rsidP="002B6147">
            <w:pPr>
              <w:keepNext/>
              <w:keepLines/>
              <w:spacing w:after="0"/>
              <w:rPr>
                <w:rFonts w:ascii="Arial" w:eastAsia="SimSun" w:hAnsi="Arial" w:cs="Arial"/>
                <w:sz w:val="18"/>
              </w:rPr>
            </w:pPr>
            <w:bookmarkStart w:id="1078" w:name="_MCCTEMPBM_CRPT22660888___7" w:colFirst="0" w:colLast="0"/>
            <w:bookmarkEnd w:id="1077"/>
            <w:r w:rsidRPr="008227B8">
              <w:rPr>
                <w:rFonts w:ascii="Arial" w:eastAsia="SimSun" w:hAnsi="Arial" w:cs="Arial"/>
                <w:sz w:val="18"/>
              </w:rPr>
              <w:t>Denial</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r w:rsidR="008227B8">
              <w:rPr>
                <w:rFonts w:ascii="Arial" w:eastAsia="SimSun" w:hAnsi="Arial" w:cs="Arial"/>
                <w:sz w:val="18"/>
              </w:rPr>
              <w:t xml:space="preserve"> </w:t>
            </w:r>
          </w:p>
        </w:tc>
        <w:tc>
          <w:tcPr>
            <w:tcW w:w="2127" w:type="dxa"/>
          </w:tcPr>
          <w:p w14:paraId="4E1593DA" w14:textId="6C5F2AF4" w:rsidR="002B6147" w:rsidRPr="008227B8" w:rsidRDefault="002B6147" w:rsidP="002B6147">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CE3DE31" w14:textId="77777777" w:rsidTr="008227B8">
        <w:trPr>
          <w:jc w:val="center"/>
        </w:trPr>
        <w:tc>
          <w:tcPr>
            <w:tcW w:w="5098" w:type="dxa"/>
          </w:tcPr>
          <w:p w14:paraId="277C138B" w14:textId="051D87AB" w:rsidR="002B6147" w:rsidRPr="008227B8" w:rsidRDefault="002B6147" w:rsidP="002B6147">
            <w:pPr>
              <w:keepNext/>
              <w:keepLines/>
              <w:spacing w:after="0"/>
              <w:rPr>
                <w:rFonts w:ascii="Arial" w:eastAsia="SimSun" w:hAnsi="Arial" w:cs="Arial"/>
                <w:sz w:val="18"/>
              </w:rPr>
            </w:pPr>
            <w:bookmarkStart w:id="1079" w:name="_MCCTEMPBM_CRPT22660889___7" w:colFirst="0" w:colLast="0"/>
            <w:bookmarkEnd w:id="1078"/>
            <w:r w:rsidRPr="008227B8">
              <w:rPr>
                <w:rFonts w:ascii="Arial" w:eastAsia="SimSun" w:hAnsi="Arial" w:cs="Arial"/>
                <w:sz w:val="18"/>
              </w:rPr>
              <w:t>Duplicate</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5E06908A" w14:textId="3432EE9F"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753FC4B" w14:textId="77777777" w:rsidTr="008227B8">
        <w:trPr>
          <w:jc w:val="center"/>
        </w:trPr>
        <w:tc>
          <w:tcPr>
            <w:tcW w:w="5098" w:type="dxa"/>
          </w:tcPr>
          <w:p w14:paraId="0CCFD266" w14:textId="11EE7013" w:rsidR="002B6147" w:rsidRPr="008227B8" w:rsidRDefault="002B6147" w:rsidP="002B6147">
            <w:pPr>
              <w:keepNext/>
              <w:keepLines/>
              <w:spacing w:after="0"/>
              <w:rPr>
                <w:rFonts w:ascii="Arial" w:eastAsia="SimSun" w:hAnsi="Arial" w:cs="Arial"/>
                <w:sz w:val="18"/>
              </w:rPr>
            </w:pPr>
            <w:bookmarkStart w:id="1080" w:name="_MCCTEMPBM_CRPT22660890___7" w:colFirst="0" w:colLast="0"/>
            <w:bookmarkEnd w:id="1079"/>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Missing</w:t>
            </w:r>
          </w:p>
        </w:tc>
        <w:tc>
          <w:tcPr>
            <w:tcW w:w="2127" w:type="dxa"/>
          </w:tcPr>
          <w:p w14:paraId="1BC7494E" w14:textId="6EB3A146"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5A4BC75" w14:textId="77777777" w:rsidTr="008227B8">
        <w:trPr>
          <w:jc w:val="center"/>
        </w:trPr>
        <w:tc>
          <w:tcPr>
            <w:tcW w:w="5098" w:type="dxa"/>
          </w:tcPr>
          <w:p w14:paraId="7C02A39B" w14:textId="05076AC7" w:rsidR="002B6147" w:rsidRPr="008227B8" w:rsidRDefault="002B6147" w:rsidP="002B6147">
            <w:pPr>
              <w:keepNext/>
              <w:keepLines/>
              <w:spacing w:after="0"/>
              <w:rPr>
                <w:rFonts w:ascii="Arial" w:eastAsia="SimSun" w:hAnsi="Arial" w:cs="Arial"/>
                <w:sz w:val="18"/>
              </w:rPr>
            </w:pPr>
            <w:bookmarkStart w:id="1081" w:name="_MCCTEMPBM_CRPT22660891___7" w:colFirst="0" w:colLast="0"/>
            <w:bookmarkEnd w:id="1080"/>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Modification</w:t>
            </w:r>
            <w:r w:rsidR="008227B8">
              <w:rPr>
                <w:rFonts w:ascii="Arial" w:eastAsia="SimSun" w:hAnsi="Arial" w:cs="Arial"/>
                <w:sz w:val="18"/>
              </w:rPr>
              <w:t xml:space="preserve"> </w:t>
            </w:r>
            <w:r w:rsidRPr="008227B8">
              <w:rPr>
                <w:rFonts w:ascii="Arial" w:eastAsia="SimSun" w:hAnsi="Arial" w:cs="Arial"/>
                <w:sz w:val="18"/>
              </w:rPr>
              <w:t>Detected</w:t>
            </w:r>
          </w:p>
        </w:tc>
        <w:tc>
          <w:tcPr>
            <w:tcW w:w="2127" w:type="dxa"/>
          </w:tcPr>
          <w:p w14:paraId="0C4B73C3" w14:textId="4D1E0ED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089D3CEC" w14:textId="77777777" w:rsidTr="008227B8">
        <w:trPr>
          <w:jc w:val="center"/>
        </w:trPr>
        <w:tc>
          <w:tcPr>
            <w:tcW w:w="5098" w:type="dxa"/>
          </w:tcPr>
          <w:p w14:paraId="5BDEAC52" w14:textId="637DEE08" w:rsidR="002B6147" w:rsidRPr="008227B8" w:rsidRDefault="002B6147" w:rsidP="002B6147">
            <w:pPr>
              <w:keepNext/>
              <w:keepLines/>
              <w:spacing w:after="0"/>
              <w:rPr>
                <w:rFonts w:ascii="Arial" w:eastAsia="SimSun" w:hAnsi="Arial" w:cs="Arial"/>
                <w:sz w:val="18"/>
              </w:rPr>
            </w:pPr>
            <w:bookmarkStart w:id="1082" w:name="_MCCTEMPBM_CRPT22660892___7" w:colFirst="0" w:colLast="0"/>
            <w:bookmarkEnd w:id="1081"/>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Sequence</w:t>
            </w:r>
          </w:p>
        </w:tc>
        <w:tc>
          <w:tcPr>
            <w:tcW w:w="2127" w:type="dxa"/>
          </w:tcPr>
          <w:p w14:paraId="08859B23" w14:textId="2DF7E72E"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792EE00" w14:textId="77777777" w:rsidTr="008227B8">
        <w:trPr>
          <w:jc w:val="center"/>
        </w:trPr>
        <w:tc>
          <w:tcPr>
            <w:tcW w:w="5098" w:type="dxa"/>
          </w:tcPr>
          <w:p w14:paraId="1336EDD9" w14:textId="5458676A" w:rsidR="002B6147" w:rsidRPr="008227B8" w:rsidRDefault="002B6147" w:rsidP="002B6147">
            <w:pPr>
              <w:keepNext/>
              <w:keepLines/>
              <w:spacing w:after="0"/>
              <w:rPr>
                <w:rFonts w:ascii="Arial" w:eastAsia="SimSun" w:hAnsi="Arial" w:cs="Arial"/>
                <w:sz w:val="18"/>
              </w:rPr>
            </w:pPr>
            <w:bookmarkStart w:id="1083" w:name="_MCCTEMPBM_CRPT22660893___7" w:colFirst="0" w:colLast="0"/>
            <w:bookmarkEnd w:id="1082"/>
            <w:r w:rsidRPr="008227B8">
              <w:rPr>
                <w:rFonts w:ascii="Arial" w:eastAsia="SimSun" w:hAnsi="Arial" w:cs="Courier New"/>
                <w:sz w:val="18"/>
                <w:szCs w:val="16"/>
                <w:lang w:eastAsia="zh-CN"/>
              </w:rPr>
              <w:t>Intrusion</w:t>
            </w:r>
            <w:r w:rsidR="008227B8">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2127" w:type="dxa"/>
          </w:tcPr>
          <w:p w14:paraId="3D4F5594" w14:textId="0E341B0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AFC6D3A" w14:textId="77777777" w:rsidTr="008227B8">
        <w:trPr>
          <w:jc w:val="center"/>
        </w:trPr>
        <w:tc>
          <w:tcPr>
            <w:tcW w:w="5098" w:type="dxa"/>
          </w:tcPr>
          <w:p w14:paraId="4AC14AAB" w14:textId="3B5F1BC4" w:rsidR="002B6147" w:rsidRPr="008227B8" w:rsidRDefault="002B6147" w:rsidP="002B6147">
            <w:pPr>
              <w:keepNext/>
              <w:keepLines/>
              <w:spacing w:after="0"/>
              <w:rPr>
                <w:rFonts w:ascii="Arial" w:eastAsia="SimSun" w:hAnsi="Arial" w:cs="Arial"/>
                <w:sz w:val="18"/>
              </w:rPr>
            </w:pPr>
            <w:bookmarkStart w:id="1084" w:name="_MCCTEMPBM_CRPT22660894___7" w:colFirst="0" w:colLast="0"/>
            <w:bookmarkEnd w:id="1083"/>
            <w:r w:rsidRPr="008227B8">
              <w:rPr>
                <w:rFonts w:ascii="Arial" w:eastAsia="SimSun" w:hAnsi="Arial" w:cs="Arial"/>
                <w:sz w:val="18"/>
              </w:rPr>
              <w:t>Key</w:t>
            </w:r>
            <w:r w:rsidR="008227B8">
              <w:rPr>
                <w:rFonts w:ascii="Arial" w:eastAsia="SimSun" w:hAnsi="Arial" w:cs="Arial"/>
                <w:sz w:val="18"/>
              </w:rPr>
              <w:t xml:space="preserve"> </w:t>
            </w:r>
            <w:r w:rsidRPr="008227B8">
              <w:rPr>
                <w:rFonts w:ascii="Arial" w:eastAsia="SimSun" w:hAnsi="Arial" w:cs="Arial"/>
                <w:sz w:val="18"/>
              </w:rPr>
              <w:t>Expired</w:t>
            </w:r>
          </w:p>
        </w:tc>
        <w:tc>
          <w:tcPr>
            <w:tcW w:w="2127" w:type="dxa"/>
          </w:tcPr>
          <w:p w14:paraId="745A65B3" w14:textId="29389DE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086BA80" w14:textId="77777777" w:rsidTr="008227B8">
        <w:trPr>
          <w:jc w:val="center"/>
        </w:trPr>
        <w:tc>
          <w:tcPr>
            <w:tcW w:w="5098" w:type="dxa"/>
          </w:tcPr>
          <w:p w14:paraId="50F724CF" w14:textId="1F687622" w:rsidR="002B6147" w:rsidRPr="008227B8" w:rsidRDefault="002B6147" w:rsidP="002B6147">
            <w:pPr>
              <w:keepNext/>
              <w:keepLines/>
              <w:spacing w:after="0"/>
              <w:rPr>
                <w:rFonts w:ascii="Arial" w:eastAsia="SimSun" w:hAnsi="Arial" w:cs="Arial"/>
                <w:sz w:val="18"/>
              </w:rPr>
            </w:pPr>
            <w:bookmarkStart w:id="1085" w:name="_MCCTEMPBM_CRPT22660895___7" w:colFirst="0" w:colLast="0"/>
            <w:bookmarkEnd w:id="1084"/>
            <w:r w:rsidRPr="008227B8">
              <w:rPr>
                <w:rFonts w:ascii="Arial" w:eastAsia="SimSun" w:hAnsi="Arial" w:cs="Arial"/>
                <w:sz w:val="18"/>
              </w:rPr>
              <w:t>Non</w:t>
            </w:r>
            <w:r w:rsidR="008227B8">
              <w:rPr>
                <w:rFonts w:ascii="Arial" w:eastAsia="SimSun" w:hAnsi="Arial" w:cs="Arial"/>
                <w:sz w:val="18"/>
              </w:rPr>
              <w:t xml:space="preserve"> </w:t>
            </w:r>
            <w:r w:rsidRPr="008227B8">
              <w:rPr>
                <w:rFonts w:ascii="Arial" w:eastAsia="SimSun" w:hAnsi="Arial" w:cs="Arial"/>
                <w:sz w:val="18"/>
              </w:rPr>
              <w:t>Repudiation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344BF1C4" w14:textId="6CA137D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6B07297" w14:textId="77777777" w:rsidTr="008227B8">
        <w:trPr>
          <w:jc w:val="center"/>
        </w:trPr>
        <w:tc>
          <w:tcPr>
            <w:tcW w:w="5098" w:type="dxa"/>
          </w:tcPr>
          <w:p w14:paraId="2BADB996" w14:textId="18905F22" w:rsidR="002B6147" w:rsidRPr="008227B8" w:rsidRDefault="002B6147" w:rsidP="002B6147">
            <w:pPr>
              <w:keepNext/>
              <w:keepLines/>
              <w:spacing w:after="0"/>
              <w:rPr>
                <w:rFonts w:ascii="Arial" w:eastAsia="SimSun" w:hAnsi="Arial" w:cs="Arial"/>
                <w:sz w:val="18"/>
              </w:rPr>
            </w:pPr>
            <w:bookmarkStart w:id="1086" w:name="_MCCTEMPBM_CRPT22660896___7" w:colFirst="0" w:colLast="0"/>
            <w:bookmarkEnd w:id="1085"/>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Hours</w:t>
            </w:r>
            <w:r w:rsidR="008227B8">
              <w:rPr>
                <w:rFonts w:ascii="Arial" w:eastAsia="SimSun" w:hAnsi="Arial" w:cs="Arial"/>
                <w:sz w:val="18"/>
              </w:rPr>
              <w:t xml:space="preserve"> </w:t>
            </w:r>
            <w:r w:rsidRPr="008227B8">
              <w:rPr>
                <w:rFonts w:ascii="Arial" w:eastAsia="SimSun" w:hAnsi="Arial" w:cs="Arial"/>
                <w:sz w:val="18"/>
              </w:rPr>
              <w:t>Activity</w:t>
            </w:r>
          </w:p>
        </w:tc>
        <w:tc>
          <w:tcPr>
            <w:tcW w:w="2127" w:type="dxa"/>
          </w:tcPr>
          <w:p w14:paraId="42B57759" w14:textId="37CDD50B"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720B789" w14:textId="77777777" w:rsidTr="008227B8">
        <w:trPr>
          <w:jc w:val="center"/>
        </w:trPr>
        <w:tc>
          <w:tcPr>
            <w:tcW w:w="5098" w:type="dxa"/>
          </w:tcPr>
          <w:p w14:paraId="7A28DBDA" w14:textId="7329C686" w:rsidR="002B6147" w:rsidRPr="008227B8" w:rsidRDefault="002B6147" w:rsidP="002B6147">
            <w:pPr>
              <w:keepNext/>
              <w:keepLines/>
              <w:spacing w:after="0"/>
              <w:rPr>
                <w:rFonts w:ascii="Arial" w:eastAsia="SimSun" w:hAnsi="Arial" w:cs="Arial"/>
                <w:sz w:val="18"/>
              </w:rPr>
            </w:pPr>
            <w:bookmarkStart w:id="1087" w:name="_MCCTEMPBM_CRPT22660897___7" w:colFirst="0" w:colLast="0"/>
            <w:bookmarkEnd w:id="1086"/>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p>
        </w:tc>
        <w:tc>
          <w:tcPr>
            <w:tcW w:w="2127" w:type="dxa"/>
          </w:tcPr>
          <w:p w14:paraId="0C87219A" w14:textId="5911CD4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1038EE9" w14:textId="77777777" w:rsidTr="008227B8">
        <w:trPr>
          <w:jc w:val="center"/>
        </w:trPr>
        <w:tc>
          <w:tcPr>
            <w:tcW w:w="5098" w:type="dxa"/>
          </w:tcPr>
          <w:p w14:paraId="7D2DCB26" w14:textId="7EC66C58" w:rsidR="002B6147" w:rsidRPr="008227B8" w:rsidRDefault="002B6147" w:rsidP="002B6147">
            <w:pPr>
              <w:keepNext/>
              <w:keepLines/>
              <w:spacing w:after="0"/>
              <w:rPr>
                <w:rFonts w:ascii="Arial" w:eastAsia="SimSun" w:hAnsi="Arial" w:cs="Arial"/>
                <w:sz w:val="18"/>
              </w:rPr>
            </w:pPr>
            <w:bookmarkStart w:id="1088" w:name="_MCCTEMPBM_CRPT22660898___7" w:colFirst="0" w:colLast="0"/>
            <w:bookmarkEnd w:id="1087"/>
            <w:r w:rsidRPr="008227B8">
              <w:rPr>
                <w:rFonts w:ascii="Arial" w:eastAsia="SimSun" w:hAnsi="Arial" w:cs="Arial"/>
                <w:sz w:val="18"/>
              </w:rPr>
              <w:t>Procedural</w:t>
            </w:r>
            <w:r w:rsidR="008227B8">
              <w:rPr>
                <w:rFonts w:ascii="Arial" w:eastAsia="SimSun" w:hAnsi="Arial" w:cs="Arial"/>
                <w:sz w:val="18"/>
              </w:rPr>
              <w:t xml:space="preserve"> </w:t>
            </w:r>
            <w:r w:rsidRPr="008227B8">
              <w:rPr>
                <w:rFonts w:ascii="Arial" w:eastAsia="SimSun" w:hAnsi="Arial" w:cs="Arial"/>
                <w:sz w:val="18"/>
              </w:rPr>
              <w:t>Error</w:t>
            </w:r>
          </w:p>
        </w:tc>
        <w:tc>
          <w:tcPr>
            <w:tcW w:w="2127" w:type="dxa"/>
          </w:tcPr>
          <w:p w14:paraId="60D75C7A" w14:textId="710FD36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1B152C6E" w14:textId="77777777" w:rsidTr="008227B8">
        <w:trPr>
          <w:jc w:val="center"/>
        </w:trPr>
        <w:tc>
          <w:tcPr>
            <w:tcW w:w="5098" w:type="dxa"/>
          </w:tcPr>
          <w:p w14:paraId="408E4B46" w14:textId="06E07B3C" w:rsidR="002B6147" w:rsidRPr="008227B8" w:rsidRDefault="002B6147" w:rsidP="002B6147">
            <w:pPr>
              <w:keepNext/>
              <w:keepLines/>
              <w:spacing w:after="0"/>
              <w:rPr>
                <w:rFonts w:ascii="Arial" w:eastAsia="SimSun" w:hAnsi="Arial" w:cs="Arial"/>
                <w:sz w:val="18"/>
              </w:rPr>
            </w:pPr>
            <w:bookmarkStart w:id="1089" w:name="_MCCTEMPBM_CRPT22660899___7" w:colFirst="0" w:colLast="0"/>
            <w:bookmarkEnd w:id="1088"/>
            <w:r w:rsidRPr="008227B8">
              <w:rPr>
                <w:rFonts w:ascii="Arial" w:eastAsia="SimSun" w:hAnsi="Arial" w:cs="Arial"/>
                <w:sz w:val="18"/>
              </w:rPr>
              <w:t>Unauthorised</w:t>
            </w:r>
            <w:r w:rsidR="008227B8">
              <w:rPr>
                <w:rFonts w:ascii="Arial" w:eastAsia="SimSun" w:hAnsi="Arial" w:cs="Arial"/>
                <w:sz w:val="18"/>
              </w:rPr>
              <w:t xml:space="preserve"> </w:t>
            </w:r>
            <w:r w:rsidRPr="008227B8">
              <w:rPr>
                <w:rFonts w:ascii="Arial" w:eastAsia="SimSun" w:hAnsi="Arial" w:cs="Arial"/>
                <w:sz w:val="18"/>
              </w:rPr>
              <w:t>Access</w:t>
            </w:r>
            <w:r w:rsidR="008227B8">
              <w:rPr>
                <w:rFonts w:ascii="Arial" w:eastAsia="SimSun" w:hAnsi="Arial" w:cs="Arial"/>
                <w:sz w:val="18"/>
              </w:rPr>
              <w:t xml:space="preserve"> </w:t>
            </w:r>
            <w:r w:rsidRPr="008227B8">
              <w:rPr>
                <w:rFonts w:ascii="Arial" w:eastAsia="SimSun" w:hAnsi="Arial" w:cs="Arial"/>
                <w:sz w:val="18"/>
              </w:rPr>
              <w:t>Attempt</w:t>
            </w:r>
          </w:p>
        </w:tc>
        <w:tc>
          <w:tcPr>
            <w:tcW w:w="2127" w:type="dxa"/>
          </w:tcPr>
          <w:p w14:paraId="2DEA92F9" w14:textId="26848A83"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EC9BBCB" w14:textId="77777777" w:rsidTr="008227B8">
        <w:trPr>
          <w:jc w:val="center"/>
        </w:trPr>
        <w:tc>
          <w:tcPr>
            <w:tcW w:w="5098" w:type="dxa"/>
          </w:tcPr>
          <w:p w14:paraId="165646DD" w14:textId="551E8224" w:rsidR="002B6147" w:rsidRPr="008227B8" w:rsidRDefault="002B6147" w:rsidP="002B6147">
            <w:pPr>
              <w:keepNext/>
              <w:keepLines/>
              <w:spacing w:after="0"/>
              <w:rPr>
                <w:rFonts w:ascii="Arial" w:eastAsia="SimSun" w:hAnsi="Arial" w:cs="Arial"/>
                <w:sz w:val="18"/>
              </w:rPr>
            </w:pPr>
            <w:bookmarkStart w:id="1090" w:name="_MCCTEMPBM_CRPT22660900___7" w:colFirst="0" w:colLast="0"/>
            <w:bookmarkEnd w:id="1089"/>
            <w:r w:rsidRPr="008227B8">
              <w:rPr>
                <w:rFonts w:ascii="Arial" w:eastAsia="SimSun" w:hAnsi="Arial" w:cs="Arial"/>
                <w:sz w:val="18"/>
              </w:rPr>
              <w:t>Unexpected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06E94A08" w14:textId="021A5CB5"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B5C1373" w14:textId="77777777" w:rsidTr="008227B8">
        <w:trPr>
          <w:jc w:val="center"/>
        </w:trPr>
        <w:tc>
          <w:tcPr>
            <w:tcW w:w="5098" w:type="dxa"/>
          </w:tcPr>
          <w:p w14:paraId="5C363F00" w14:textId="215B392C" w:rsidR="002B6147" w:rsidRPr="008227B8" w:rsidRDefault="002B6147" w:rsidP="002B6147">
            <w:pPr>
              <w:keepNext/>
              <w:keepLines/>
              <w:spacing w:after="0"/>
              <w:rPr>
                <w:rFonts w:ascii="Arial" w:eastAsia="SimSun" w:hAnsi="Arial" w:cs="Arial"/>
                <w:sz w:val="18"/>
              </w:rPr>
            </w:pPr>
            <w:bookmarkStart w:id="1091" w:name="_MCCTEMPBM_CRPT22660901___7" w:colFirst="0" w:colLast="0"/>
            <w:bookmarkEnd w:id="1090"/>
            <w:r w:rsidRPr="008227B8">
              <w:rPr>
                <w:rFonts w:ascii="Arial" w:eastAsia="SimSun" w:hAnsi="Arial" w:cs="Arial"/>
                <w:sz w:val="18"/>
              </w:rPr>
              <w:t>Unspecified</w:t>
            </w:r>
            <w:r w:rsidR="008227B8">
              <w:rPr>
                <w:rFonts w:ascii="Arial" w:eastAsia="SimSun" w:hAnsi="Arial" w:cs="Arial"/>
                <w:sz w:val="18"/>
              </w:rPr>
              <w:t xml:space="preserve"> </w:t>
            </w:r>
            <w:r w:rsidRPr="008227B8">
              <w:rPr>
                <w:rFonts w:ascii="Arial" w:eastAsia="SimSun" w:hAnsi="Arial" w:cs="Arial"/>
                <w:sz w:val="18"/>
              </w:rPr>
              <w:t>Reason</w:t>
            </w:r>
          </w:p>
        </w:tc>
        <w:tc>
          <w:tcPr>
            <w:tcW w:w="2127" w:type="dxa"/>
          </w:tcPr>
          <w:p w14:paraId="281BBE31" w14:textId="18FCEFDD"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bookmarkEnd w:id="1091"/>
      <w:tr w:rsidR="008B19C5" w:rsidRPr="008227B8" w14:paraId="2DA31FDE" w14:textId="77777777" w:rsidTr="00BF29D1">
        <w:trPr>
          <w:jc w:val="center"/>
        </w:trPr>
        <w:tc>
          <w:tcPr>
            <w:tcW w:w="7225" w:type="dxa"/>
            <w:gridSpan w:val="2"/>
          </w:tcPr>
          <w:p w14:paraId="3ED28773" w14:textId="22FF1C73" w:rsidR="008B19C5" w:rsidRPr="008227B8" w:rsidRDefault="008B19C5" w:rsidP="008B19C5">
            <w:pPr>
              <w:pStyle w:val="TAN"/>
              <w:rPr>
                <w:rFonts w:eastAsia="SimSun" w:cs="Arial"/>
                <w:snapToGrid w:val="0"/>
              </w:rPr>
            </w:pPr>
            <w:r w:rsidRPr="008227B8">
              <w:rPr>
                <w:rFonts w:eastAsia="SimSun"/>
              </w:rPr>
              <w:t>NOTE:</w:t>
            </w:r>
            <w:r w:rsidRPr="008227B8">
              <w:rPr>
                <w:rFonts w:eastAsia="SimSun"/>
              </w:rPr>
              <w:tab/>
              <w:t>Values</w:t>
            </w:r>
            <w:r>
              <w:rPr>
                <w:rFonts w:eastAsia="SimSun"/>
              </w:rPr>
              <w:t xml:space="preserve"> </w:t>
            </w:r>
            <w:r w:rsidRPr="008227B8">
              <w:rPr>
                <w:rFonts w:eastAsia="SimSun"/>
              </w:rPr>
              <w:t>719-800</w:t>
            </w:r>
            <w:r>
              <w:rPr>
                <w:rFonts w:eastAsia="SimSun"/>
              </w:rPr>
              <w:t xml:space="preserve"> </w:t>
            </w:r>
            <w:r w:rsidRPr="008227B8">
              <w:rPr>
                <w:rFonts w:eastAsia="SimSun"/>
              </w:rPr>
              <w:t>are</w:t>
            </w:r>
            <w:r>
              <w:rPr>
                <w:rFonts w:eastAsia="SimSun"/>
              </w:rPr>
              <w:t xml:space="preserve"> </w:t>
            </w:r>
            <w:r w:rsidRPr="008227B8">
              <w:rPr>
                <w:rFonts w:eastAsia="SimSun"/>
              </w:rPr>
              <w:t>reserved</w:t>
            </w:r>
            <w:r>
              <w:rPr>
                <w:rFonts w:eastAsia="SimSun"/>
              </w:rPr>
              <w:t xml:space="preserve"> </w:t>
            </w:r>
            <w:r w:rsidRPr="008227B8">
              <w:rPr>
                <w:rFonts w:eastAsia="SimSun"/>
              </w:rPr>
              <w:t>for</w:t>
            </w:r>
            <w:r>
              <w:rPr>
                <w:rFonts w:eastAsia="SimSun"/>
              </w:rPr>
              <w:t xml:space="preserve"> </w:t>
            </w:r>
            <w:r w:rsidRPr="008227B8">
              <w:rPr>
                <w:rFonts w:eastAsia="SimSun"/>
              </w:rPr>
              <w:t>M.3100</w:t>
            </w:r>
            <w:r>
              <w:rPr>
                <w:rFonts w:eastAsia="SimSun"/>
              </w:rPr>
              <w:t xml:space="preserve"> </w:t>
            </w:r>
            <w:r w:rsidRPr="008227B8">
              <w:rPr>
                <w:rFonts w:eastAsia="SimSun"/>
              </w:rPr>
              <w:t>potential</w:t>
            </w:r>
            <w:r>
              <w:rPr>
                <w:rFonts w:eastAsia="SimSun"/>
              </w:rPr>
              <w:t xml:space="preserve"> </w:t>
            </w:r>
            <w:r w:rsidRPr="008227B8">
              <w:rPr>
                <w:rFonts w:eastAsia="SimSun"/>
              </w:rPr>
              <w:t>future</w:t>
            </w:r>
            <w:r>
              <w:rPr>
                <w:rFonts w:eastAsia="SimSun"/>
              </w:rPr>
              <w:t xml:space="preserve"> </w:t>
            </w:r>
            <w:r w:rsidRPr="008227B8">
              <w:rPr>
                <w:rFonts w:eastAsia="SimSun"/>
              </w:rPr>
              <w:t>extensions.</w:t>
            </w:r>
          </w:p>
        </w:tc>
      </w:tr>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92" w:name="_Toc157982734"/>
      <w:r>
        <w:br w:type="page"/>
      </w:r>
    </w:p>
    <w:p w14:paraId="0E693405" w14:textId="23855693" w:rsidR="00EC605F" w:rsidRPr="008227B8" w:rsidRDefault="00EC605F" w:rsidP="00AB1256">
      <w:pPr>
        <w:pStyle w:val="Heading8"/>
      </w:pPr>
      <w:bookmarkStart w:id="1093" w:name="_Toc158642713"/>
      <w:r w:rsidRPr="008227B8">
        <w:lastRenderedPageBreak/>
        <w:t xml:space="preserve">Annex </w:t>
      </w:r>
      <w:r w:rsidR="00550B19" w:rsidRPr="008227B8">
        <w:t>C</w:t>
      </w:r>
      <w:r w:rsidRPr="008227B8">
        <w:t xml:space="preserve"> (informative):</w:t>
      </w:r>
      <w:r w:rsidRPr="008227B8">
        <w:br/>
        <w:t>Change history</w:t>
      </w:r>
      <w:bookmarkEnd w:id="1093"/>
      <w:r w:rsidR="00C13345" w:rsidRPr="008227B8">
        <w:t xml:space="preserve"> </w:t>
      </w:r>
      <w:bookmarkEnd w:id="10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94" w:name="_MCCTEMPBM_CRPT22660903___4"/>
            <w:r w:rsidRPr="008227B8">
              <w:rPr>
                <w:b/>
              </w:rPr>
              <w:t>Change history</w:t>
            </w:r>
            <w:bookmarkEnd w:id="1094"/>
          </w:p>
        </w:tc>
      </w:tr>
      <w:tr w:rsidR="00EC605F" w:rsidRPr="008227B8" w14:paraId="18B06313" w14:textId="77777777" w:rsidTr="00673B2D">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425"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9349AD">
            <w:pPr>
              <w:pStyle w:val="TAL"/>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962"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673B2D">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425"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673B2D">
            <w:pPr>
              <w:pStyle w:val="TA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962"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673B2D">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425"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931D65">
            <w:pPr>
              <w:pStyle w:val="TA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962"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673B2D">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425"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931D65">
            <w:pPr>
              <w:pStyle w:val="TA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962"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673B2D">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425"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931D65">
            <w:pPr>
              <w:pStyle w:val="TA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962"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673B2D">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425"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931D65">
            <w:pPr>
              <w:pStyle w:val="TA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962"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673B2D">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425"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931D65">
            <w:pPr>
              <w:pStyle w:val="TA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962"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673B2D">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425"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931D65">
            <w:pPr>
              <w:pStyle w:val="TA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962"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673B2D">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425"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931D65">
            <w:pPr>
              <w:pStyle w:val="TA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962"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5" w:author="Anne-Lise Raffy" w:date="2024-02-12T14:55:00Z" w:initials="ALR">
    <w:p w14:paraId="72056029" w14:textId="1960DA7C" w:rsidR="00590D54" w:rsidRDefault="00590D54" w:rsidP="00FE4574">
      <w:pPr>
        <w:pStyle w:val="CommentText"/>
      </w:pPr>
      <w:r>
        <w:rPr>
          <w:rStyle w:val="CommentReference"/>
        </w:rPr>
        <w:annotationRef/>
      </w:r>
      <w:r>
        <w:t>Could you please rephrase the sentence in order to avoid the use of must (highlighted within the text) or any other wording which would imply a requirement (i.e. "has to", "have to" and "required to")?</w:t>
      </w:r>
    </w:p>
  </w:comment>
  <w:comment w:id="850" w:author="Anne-Lise Raffy" w:date="2024-02-12T15:00:00Z" w:initials="ALR">
    <w:p w14:paraId="413D2034" w14:textId="77777777" w:rsidR="00184F9F" w:rsidRDefault="00184F9F">
      <w:pPr>
        <w:pStyle w:val="CommentText"/>
      </w:pPr>
      <w:r>
        <w:rPr>
          <w:rStyle w:val="CommentReference"/>
        </w:rPr>
        <w:annotationRef/>
      </w:r>
      <w:r>
        <w:t>if this figure is copied from another source document please ensure that you have the appropriate authorization to use it. The source must be added.</w:t>
      </w:r>
    </w:p>
    <w:p w14:paraId="61095297" w14:textId="77777777" w:rsidR="00184F9F" w:rsidRDefault="00184F9F">
      <w:pPr>
        <w:pStyle w:val="CommentText"/>
      </w:pPr>
      <w:r>
        <w:t>Please use the template available in the link below to obtain the author's authorization:</w:t>
      </w:r>
    </w:p>
    <w:p w14:paraId="2FF2DC02" w14:textId="77777777" w:rsidR="00184F9F" w:rsidRDefault="00000000" w:rsidP="00DC6AC3">
      <w:pPr>
        <w:pStyle w:val="CommentText"/>
      </w:pPr>
      <w:hyperlink r:id="rId1" w:history="1">
        <w:r w:rsidR="00184F9F" w:rsidRPr="00DC6AC3">
          <w:rPr>
            <w:rStyle w:val="Hyperlink"/>
            <w:i/>
            <w:iCs/>
          </w:rPr>
          <w:t>https://portal.etsi.org/Services/editHelp!/Tohelpyouinyourwork/Useandreproductionoftext,signsandmateriallegallyprotected/Copyrights.aspx</w:t>
        </w:r>
      </w:hyperlink>
    </w:p>
  </w:comment>
  <w:comment w:id="862" w:author="Anne-Lise Raffy" w:date="2024-02-12T15:00:00Z" w:initials="ALR">
    <w:p w14:paraId="7462786E" w14:textId="77777777" w:rsidR="00184F9F" w:rsidRDefault="00184F9F">
      <w:pPr>
        <w:pStyle w:val="CommentText"/>
      </w:pPr>
      <w:r>
        <w:rPr>
          <w:rStyle w:val="CommentReference"/>
        </w:rPr>
        <w:annotationRef/>
      </w:r>
      <w:r>
        <w:t>if this table is copied from another source document please ensure that you have the appropriate authorization to use it. The source must be added.</w:t>
      </w:r>
    </w:p>
    <w:p w14:paraId="00B30D46" w14:textId="77777777" w:rsidR="00184F9F" w:rsidRDefault="00184F9F">
      <w:pPr>
        <w:pStyle w:val="CommentText"/>
      </w:pPr>
      <w:r>
        <w:t>Please use the template available in the link below to obtain the author's authorization:</w:t>
      </w:r>
    </w:p>
    <w:p w14:paraId="2E4F8E03" w14:textId="77777777" w:rsidR="00184F9F" w:rsidRDefault="00000000" w:rsidP="00B273B9">
      <w:pPr>
        <w:pStyle w:val="CommentText"/>
      </w:pPr>
      <w:hyperlink r:id="rId2" w:history="1">
        <w:r w:rsidR="00184F9F" w:rsidRPr="00B273B9">
          <w:rPr>
            <w:rStyle w:val="Hyperlink"/>
            <w:i/>
            <w:iCs/>
          </w:rPr>
          <w:t>https://portal.etsi.org/Services/editHelp!/Tohelpyouinyourwork/Useandreproductionoftext,signsandmateriallegallyprotected/Copyrights.aspx</w:t>
        </w:r>
      </w:hyperlink>
    </w:p>
  </w:comment>
  <w:comment w:id="874" w:author="Anne-Lise Raffy" w:date="2024-02-12T15:21:00Z" w:initials="ALR">
    <w:p w14:paraId="23680A2F" w14:textId="77777777" w:rsidR="008B19C5" w:rsidRDefault="008B19C5">
      <w:pPr>
        <w:pStyle w:val="CommentText"/>
      </w:pPr>
      <w:r>
        <w:rPr>
          <w:rStyle w:val="CommentReference"/>
        </w:rPr>
        <w:annotationRef/>
      </w:r>
      <w:r>
        <w:t>According to 3GPP drafting rules, TS 21.801 clause 6.6.5.6 concerning notes to tables: "</w:t>
      </w:r>
      <w:r>
        <w:rPr>
          <w:i/>
          <w:iCs/>
        </w:rPr>
        <w:t>Use the TAN style, Include notes to a table within its borders in one cell, at the bottom, Merge all cells to one</w:t>
      </w:r>
      <w:r>
        <w:t>".</w:t>
      </w:r>
    </w:p>
    <w:p w14:paraId="5EC15E54" w14:textId="77777777" w:rsidR="008B19C5" w:rsidRDefault="008B19C5" w:rsidP="00516395">
      <w:pPr>
        <w:pStyle w:val="CommentText"/>
      </w:pPr>
      <w:r>
        <w:t>Could you please align this document accordingly?</w:t>
      </w:r>
    </w:p>
  </w:comment>
  <w:comment w:id="961" w:author="Anne-Lise Raffy" w:date="2024-02-12T15:01:00Z" w:initials="ALR">
    <w:p w14:paraId="3C466F6A" w14:textId="73FDD716" w:rsidR="00184F9F" w:rsidRDefault="00184F9F">
      <w:pPr>
        <w:pStyle w:val="CommentText"/>
      </w:pPr>
      <w:r>
        <w:rPr>
          <w:rStyle w:val="CommentReference"/>
        </w:rPr>
        <w:annotationRef/>
      </w:r>
      <w:r>
        <w:t>if this table is copied from another source document please ensure that you have the appropriate authorization to use it. The source must be added.</w:t>
      </w:r>
    </w:p>
    <w:p w14:paraId="752CF98A" w14:textId="77777777" w:rsidR="00184F9F" w:rsidRDefault="00184F9F">
      <w:pPr>
        <w:pStyle w:val="CommentText"/>
      </w:pPr>
      <w:r>
        <w:t>Please use the template available in the link below to obtain the author's authorization:</w:t>
      </w:r>
    </w:p>
    <w:p w14:paraId="7470F1BD" w14:textId="77777777" w:rsidR="00184F9F" w:rsidRDefault="00000000" w:rsidP="000F4B6B">
      <w:pPr>
        <w:pStyle w:val="CommentText"/>
      </w:pPr>
      <w:hyperlink r:id="rId3" w:history="1">
        <w:r w:rsidR="00184F9F" w:rsidRPr="000F4B6B">
          <w:rPr>
            <w:rStyle w:val="Hyperlink"/>
            <w:i/>
            <w:iCs/>
          </w:rPr>
          <w:t>https://portal.etsi.org/Services/editHelp!/Tohelpyouinyourwork/Useandreproductionoftext,signsandmateriallegallyprotected/Copyrights.aspx</w:t>
        </w:r>
      </w:hyperlink>
    </w:p>
  </w:comment>
  <w:comment w:id="965" w:author="Anne-Lise Raffy" w:date="2024-02-12T15:23:00Z" w:initials="ALR">
    <w:p w14:paraId="5FA2C565" w14:textId="77777777" w:rsidR="008B19C5" w:rsidRDefault="008B19C5">
      <w:pPr>
        <w:pStyle w:val="CommentText"/>
      </w:pPr>
      <w:r>
        <w:rPr>
          <w:rStyle w:val="CommentReference"/>
        </w:rPr>
        <w:annotationRef/>
      </w:r>
      <w:r>
        <w:t>According to 3GPP drafting rules, TS 21.801 clause 6.6.5.6 concerning notes to tables: "</w:t>
      </w:r>
      <w:r>
        <w:rPr>
          <w:i/>
          <w:iCs/>
        </w:rPr>
        <w:t>Use the TAN style, Include notes to a table within its borders in one cell, at the bottom, Merge all cells to one</w:t>
      </w:r>
      <w:r>
        <w:t>".</w:t>
      </w:r>
    </w:p>
    <w:p w14:paraId="4E5DA183" w14:textId="77777777" w:rsidR="008B19C5" w:rsidRDefault="008B19C5" w:rsidP="008F64D6">
      <w:pPr>
        <w:pStyle w:val="CommentText"/>
      </w:pPr>
      <w:r>
        <w:t>Could you please align this document accordingly?</w:t>
      </w:r>
    </w:p>
  </w:comment>
  <w:comment w:id="1014" w:author="Anne-Lise Raffy" w:date="2024-02-12T15:23:00Z" w:initials="ALR">
    <w:p w14:paraId="1577F1D4" w14:textId="77777777" w:rsidR="008B19C5" w:rsidRDefault="008B19C5">
      <w:pPr>
        <w:pStyle w:val="CommentText"/>
      </w:pPr>
      <w:r>
        <w:rPr>
          <w:rStyle w:val="CommentReference"/>
        </w:rPr>
        <w:annotationRef/>
      </w:r>
      <w:r>
        <w:t>According to 3GPP drafting rules, TS 21.801 clause 6.6.5.6 concerning notes to tables: "</w:t>
      </w:r>
      <w:r>
        <w:rPr>
          <w:i/>
          <w:iCs/>
        </w:rPr>
        <w:t>Use the TAN style, Include notes to a table within its borders in one cell, at the bottom, Merge all cells to one</w:t>
      </w:r>
      <w:r>
        <w:t>".</w:t>
      </w:r>
    </w:p>
    <w:p w14:paraId="64EA1C8D" w14:textId="77777777" w:rsidR="008B19C5" w:rsidRDefault="008B19C5" w:rsidP="00E141EA">
      <w:pPr>
        <w:pStyle w:val="CommentText"/>
      </w:pPr>
      <w:r>
        <w:t>Could you please align this document accordingly?</w:t>
      </w:r>
    </w:p>
  </w:comment>
  <w:comment w:id="1073" w:author="Anne-Lise Raffy" w:date="2024-02-12T15:02:00Z" w:initials="ALR">
    <w:p w14:paraId="3924C0BF" w14:textId="49F7328B" w:rsidR="00184F9F" w:rsidRDefault="00184F9F">
      <w:pPr>
        <w:pStyle w:val="CommentText"/>
      </w:pPr>
      <w:r>
        <w:rPr>
          <w:rStyle w:val="CommentReference"/>
        </w:rPr>
        <w:annotationRef/>
      </w:r>
      <w:r>
        <w:t>if this table is copied from another source document please ensure that you have the appropriate authorization to use it. The source must be added.</w:t>
      </w:r>
    </w:p>
    <w:p w14:paraId="52032897" w14:textId="77777777" w:rsidR="00184F9F" w:rsidRDefault="00184F9F">
      <w:pPr>
        <w:pStyle w:val="CommentText"/>
      </w:pPr>
      <w:r>
        <w:t>Please use the template available in the link below to obtain the author's authorization:</w:t>
      </w:r>
    </w:p>
    <w:p w14:paraId="07235EE0" w14:textId="77777777" w:rsidR="00184F9F" w:rsidRDefault="00000000" w:rsidP="009A2B32">
      <w:pPr>
        <w:pStyle w:val="CommentText"/>
      </w:pPr>
      <w:hyperlink r:id="rId4" w:history="1">
        <w:r w:rsidR="00184F9F" w:rsidRPr="009A2B32">
          <w:rPr>
            <w:rStyle w:val="Hyperlink"/>
            <w:i/>
            <w:iCs/>
          </w:rPr>
          <w:t>https://portal.etsi.org/Services/editHelp!/Tohelpyouinyourwork/Useandreproductionoftext,signsandmateriallegallyprotected/Copyrights.aspx</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056029" w15:done="0"/>
  <w15:commentEx w15:paraId="2FF2DC02" w15:done="0"/>
  <w15:commentEx w15:paraId="2E4F8E03" w15:done="0"/>
  <w15:commentEx w15:paraId="5EC15E54" w15:done="0"/>
  <w15:commentEx w15:paraId="7470F1BD" w15:done="0"/>
  <w15:commentEx w15:paraId="4E5DA183" w15:done="0"/>
  <w15:commentEx w15:paraId="64EA1C8D" w15:done="0"/>
  <w15:commentEx w15:paraId="07235E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4AFD4" w16cex:dateUtc="2024-02-12T13:55:00Z"/>
  <w16cex:commentExtensible w16cex:durableId="2974B112" w16cex:dateUtc="2024-02-12T14:00:00Z"/>
  <w16cex:commentExtensible w16cex:durableId="2974B11E" w16cex:dateUtc="2024-02-12T14:00:00Z"/>
  <w16cex:commentExtensible w16cex:durableId="2974B5F8" w16cex:dateUtc="2024-02-12T14:21:00Z"/>
  <w16cex:commentExtensible w16cex:durableId="2974B13F" w16cex:dateUtc="2024-02-12T14:01:00Z"/>
  <w16cex:commentExtensible w16cex:durableId="2974B657" w16cex:dateUtc="2024-02-12T14:23:00Z"/>
  <w16cex:commentExtensible w16cex:durableId="2974B664" w16cex:dateUtc="2024-02-12T14:23:00Z"/>
  <w16cex:commentExtensible w16cex:durableId="2974B189" w16cex:dateUtc="2024-02-12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056029" w16cid:durableId="2974AFD4"/>
  <w16cid:commentId w16cid:paraId="2FF2DC02" w16cid:durableId="2974B112"/>
  <w16cid:commentId w16cid:paraId="2E4F8E03" w16cid:durableId="2974B11E"/>
  <w16cid:commentId w16cid:paraId="5EC15E54" w16cid:durableId="2974B5F8"/>
  <w16cid:commentId w16cid:paraId="7470F1BD" w16cid:durableId="2974B13F"/>
  <w16cid:commentId w16cid:paraId="4E5DA183" w16cid:durableId="2974B657"/>
  <w16cid:commentId w16cid:paraId="64EA1C8D" w16cid:durableId="2974B664"/>
  <w16cid:commentId w16cid:paraId="07235EE0" w16cid:durableId="2974B1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4DE55" w14:textId="77777777" w:rsidR="002E60A1" w:rsidRDefault="002E60A1">
      <w:r>
        <w:separator/>
      </w:r>
    </w:p>
  </w:endnote>
  <w:endnote w:type="continuationSeparator" w:id="0">
    <w:p w14:paraId="02066E8A" w14:textId="77777777" w:rsidR="002E60A1" w:rsidRDefault="002E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13D0F" w14:textId="77777777" w:rsidR="002E60A1" w:rsidRDefault="002E60A1">
      <w:r>
        <w:separator/>
      </w:r>
    </w:p>
  </w:footnote>
  <w:footnote w:type="continuationSeparator" w:id="0">
    <w:p w14:paraId="6720481D" w14:textId="77777777" w:rsidR="002E60A1" w:rsidRDefault="002E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84BD4C"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E70704">
      <w:rPr>
        <w:rFonts w:ascii="Arial" w:hAnsi="Arial" w:cs="Arial"/>
        <w:b/>
        <w:noProof/>
        <w:szCs w:val="18"/>
      </w:rPr>
      <w:t>3GPP TS 28.111 2.0.0 (2024-03)</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10E5E00A"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E70704">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None" w15:userId="Anne-Lise Raf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qgUAoseQTCwAAAA="/>
  </w:docVars>
  <w:rsids>
    <w:rsidRoot w:val="004E213A"/>
    <w:rsid w:val="00000E6F"/>
    <w:rsid w:val="00033397"/>
    <w:rsid w:val="0003569D"/>
    <w:rsid w:val="00040095"/>
    <w:rsid w:val="00051834"/>
    <w:rsid w:val="00054A22"/>
    <w:rsid w:val="00057AC8"/>
    <w:rsid w:val="00062023"/>
    <w:rsid w:val="000655A6"/>
    <w:rsid w:val="00080512"/>
    <w:rsid w:val="000815A8"/>
    <w:rsid w:val="0008701B"/>
    <w:rsid w:val="000C47C3"/>
    <w:rsid w:val="000D58AB"/>
    <w:rsid w:val="000D63CC"/>
    <w:rsid w:val="000E0422"/>
    <w:rsid w:val="001128F1"/>
    <w:rsid w:val="001235C0"/>
    <w:rsid w:val="00133525"/>
    <w:rsid w:val="001346F9"/>
    <w:rsid w:val="00137462"/>
    <w:rsid w:val="0015281E"/>
    <w:rsid w:val="00162B09"/>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347A2"/>
    <w:rsid w:val="00257533"/>
    <w:rsid w:val="002675F0"/>
    <w:rsid w:val="002760EE"/>
    <w:rsid w:val="00276574"/>
    <w:rsid w:val="00290096"/>
    <w:rsid w:val="002A2E34"/>
    <w:rsid w:val="002B6147"/>
    <w:rsid w:val="002B6339"/>
    <w:rsid w:val="002D57AC"/>
    <w:rsid w:val="002E00EE"/>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402E0B"/>
    <w:rsid w:val="00423334"/>
    <w:rsid w:val="004250E7"/>
    <w:rsid w:val="00432A8E"/>
    <w:rsid w:val="004345EC"/>
    <w:rsid w:val="00456CC7"/>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3340"/>
    <w:rsid w:val="00506799"/>
    <w:rsid w:val="00506F24"/>
    <w:rsid w:val="00510122"/>
    <w:rsid w:val="0053388B"/>
    <w:rsid w:val="00535773"/>
    <w:rsid w:val="00543E6C"/>
    <w:rsid w:val="00550B19"/>
    <w:rsid w:val="00565087"/>
    <w:rsid w:val="00571AAB"/>
    <w:rsid w:val="00590D54"/>
    <w:rsid w:val="00597B11"/>
    <w:rsid w:val="005C4C32"/>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52A84"/>
    <w:rsid w:val="00673B2D"/>
    <w:rsid w:val="006912E9"/>
    <w:rsid w:val="006A323F"/>
    <w:rsid w:val="006B30D0"/>
    <w:rsid w:val="006C3D95"/>
    <w:rsid w:val="006E5C86"/>
    <w:rsid w:val="006E7453"/>
    <w:rsid w:val="00701116"/>
    <w:rsid w:val="00705A30"/>
    <w:rsid w:val="0071174C"/>
    <w:rsid w:val="0071279E"/>
    <w:rsid w:val="00713C44"/>
    <w:rsid w:val="00734A5B"/>
    <w:rsid w:val="0074026F"/>
    <w:rsid w:val="007429F6"/>
    <w:rsid w:val="0074440A"/>
    <w:rsid w:val="00744E76"/>
    <w:rsid w:val="00750128"/>
    <w:rsid w:val="00760ED2"/>
    <w:rsid w:val="00762EC2"/>
    <w:rsid w:val="00765EA3"/>
    <w:rsid w:val="00774DA4"/>
    <w:rsid w:val="00781F0F"/>
    <w:rsid w:val="007A48BF"/>
    <w:rsid w:val="007B600E"/>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6A5B"/>
    <w:rsid w:val="008609E5"/>
    <w:rsid w:val="008768CA"/>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B2363"/>
    <w:rsid w:val="009F37B7"/>
    <w:rsid w:val="00A10F02"/>
    <w:rsid w:val="00A164B4"/>
    <w:rsid w:val="00A2208E"/>
    <w:rsid w:val="00A26956"/>
    <w:rsid w:val="00A27486"/>
    <w:rsid w:val="00A53724"/>
    <w:rsid w:val="00A56066"/>
    <w:rsid w:val="00A712F8"/>
    <w:rsid w:val="00A73129"/>
    <w:rsid w:val="00A82346"/>
    <w:rsid w:val="00A84096"/>
    <w:rsid w:val="00A92BA1"/>
    <w:rsid w:val="00A9570B"/>
    <w:rsid w:val="00A95A32"/>
    <w:rsid w:val="00AB1256"/>
    <w:rsid w:val="00AB2E30"/>
    <w:rsid w:val="00AB4A5D"/>
    <w:rsid w:val="00AC6BC6"/>
    <w:rsid w:val="00AE2EC2"/>
    <w:rsid w:val="00AE65E2"/>
    <w:rsid w:val="00AF1460"/>
    <w:rsid w:val="00B05C55"/>
    <w:rsid w:val="00B15449"/>
    <w:rsid w:val="00B539D0"/>
    <w:rsid w:val="00B66EA9"/>
    <w:rsid w:val="00B77595"/>
    <w:rsid w:val="00B80EB7"/>
    <w:rsid w:val="00B92BC4"/>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77DBA"/>
    <w:rsid w:val="00C80F1D"/>
    <w:rsid w:val="00C826AA"/>
    <w:rsid w:val="00C91962"/>
    <w:rsid w:val="00C93F40"/>
    <w:rsid w:val="00CA3D0C"/>
    <w:rsid w:val="00CC3AA2"/>
    <w:rsid w:val="00CD5047"/>
    <w:rsid w:val="00CE4A5E"/>
    <w:rsid w:val="00D27786"/>
    <w:rsid w:val="00D31EC7"/>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104"/>
    <w:rsid w:val="00DF2B1F"/>
    <w:rsid w:val="00DF62CD"/>
    <w:rsid w:val="00E16509"/>
    <w:rsid w:val="00E21095"/>
    <w:rsid w:val="00E366CE"/>
    <w:rsid w:val="00E404E8"/>
    <w:rsid w:val="00E42094"/>
    <w:rsid w:val="00E44582"/>
    <w:rsid w:val="00E63BDB"/>
    <w:rsid w:val="00E677D7"/>
    <w:rsid w:val="00E70704"/>
    <w:rsid w:val="00E77645"/>
    <w:rsid w:val="00E8303C"/>
    <w:rsid w:val="00E87E79"/>
    <w:rsid w:val="00EA15B0"/>
    <w:rsid w:val="00EA5EA7"/>
    <w:rsid w:val="00EC4A25"/>
    <w:rsid w:val="00EC605F"/>
    <w:rsid w:val="00ED5715"/>
    <w:rsid w:val="00EE47F6"/>
    <w:rsid w:val="00EF608C"/>
    <w:rsid w:val="00F025A2"/>
    <w:rsid w:val="00F04712"/>
    <w:rsid w:val="00F05D69"/>
    <w:rsid w:val="00F13360"/>
    <w:rsid w:val="00F21E4B"/>
    <w:rsid w:val="00F22EC7"/>
    <w:rsid w:val="00F325C8"/>
    <w:rsid w:val="00F46609"/>
    <w:rsid w:val="00F653B8"/>
    <w:rsid w:val="00F9008D"/>
    <w:rsid w:val="00F935BA"/>
    <w:rsid w:val="00FA1266"/>
    <w:rsid w:val="00FA6A57"/>
    <w:rsid w:val="00FB5DF9"/>
    <w:rsid w:val="00FC1192"/>
    <w:rsid w:val="00FC5B31"/>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15A8"/>
    <w:pPr>
      <w:keepLines/>
      <w:tabs>
        <w:tab w:val="center" w:pos="4536"/>
        <w:tab w:val="right" w:pos="9072"/>
      </w:tabs>
    </w:pPr>
    <w:rPr>
      <w:noProof/>
    </w:r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noProof/>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portal.etsi.org/Services/editHelp!/Tohelpyouinyourwork/Useandreproductionoftext,signsandmateriallegallyprotected/Copyrights.aspx" TargetMode="External"/><Relationship Id="rId2" Type="http://schemas.openxmlformats.org/officeDocument/2006/relationships/hyperlink" Target="https://portal.etsi.org/Services/editHelp!/Tohelpyouinyourwork/Useandreproductionoftext,signsandmateriallegallyprotected/Copyrights.aspx" TargetMode="External"/><Relationship Id="rId1" Type="http://schemas.openxmlformats.org/officeDocument/2006/relationships/hyperlink" Target="https://portal.etsi.org/Services/editHelp!/Tohelpyouinyourwork/Useandreproductionoftext,signsandmateriallegallyprotected/Copyrights.aspx" TargetMode="External"/><Relationship Id="rId4" Type="http://schemas.openxmlformats.org/officeDocument/2006/relationships/hyperlink" Target="https://portal.etsi.org/Services/editHelp!/Tohelpyouinyourwork/Useandreproductionoftext,signsandmateriallegallyprotected/Copyrights.aspx"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image" Target="media/image2.png"/><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forge.3gpp.org/rep/sa5/MnS/-/tree/Tag_Rel18_SA103/"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14082</Words>
  <Characters>80270</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94164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Antoine Mouquet</cp:lastModifiedBy>
  <cp:revision>4</cp:revision>
  <cp:lastPrinted>2019-02-25T14:05:00Z</cp:lastPrinted>
  <dcterms:created xsi:type="dcterms:W3CDTF">2024-03-07T15:49:00Z</dcterms:created>
  <dcterms:modified xsi:type="dcterms:W3CDTF">2024-03-08T15:25:00Z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